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7F8" w:rsidRPr="001F10D1" w:rsidRDefault="005B67F8" w:rsidP="0077652E">
      <w:pPr>
        <w:spacing w:line="500" w:lineRule="exact"/>
        <w:jc w:val="center"/>
        <w:rPr>
          <w:rFonts w:ascii="华文中宋" w:eastAsia="华文中宋" w:hAnsi="华文中宋" w:cs="华文中宋"/>
          <w:b/>
          <w:bCs/>
          <w:sz w:val="32"/>
          <w:szCs w:val="32"/>
        </w:rPr>
      </w:pPr>
      <w:r>
        <w:rPr>
          <w:rFonts w:ascii="华文中宋" w:eastAsia="华文中宋" w:hAnsi="华文中宋" w:cs="华文中宋" w:hint="eastAsia"/>
          <w:b/>
          <w:bCs/>
          <w:sz w:val="32"/>
          <w:szCs w:val="32"/>
        </w:rPr>
        <w:t>辽</w:t>
      </w:r>
      <w:smartTag w:uri="urn:schemas-microsoft-com:office:smarttags" w:element="PersonName">
        <w:smartTagPr>
          <w:attr w:name="ProductID" w:val="宁大学"/>
        </w:smartTagPr>
        <w:r>
          <w:rPr>
            <w:rFonts w:ascii="华文中宋" w:eastAsia="华文中宋" w:hAnsi="华文中宋" w:cs="华文中宋" w:hint="eastAsia"/>
            <w:b/>
            <w:bCs/>
            <w:sz w:val="32"/>
            <w:szCs w:val="32"/>
          </w:rPr>
          <w:t>宁大学</w:t>
        </w:r>
      </w:smartTag>
      <w:r>
        <w:rPr>
          <w:rFonts w:ascii="华文中宋" w:eastAsia="华文中宋" w:hAnsi="华文中宋" w:cs="华文中宋" w:hint="eastAsia"/>
          <w:b/>
          <w:bCs/>
          <w:sz w:val="32"/>
          <w:szCs w:val="32"/>
        </w:rPr>
        <w:t>博士研究生招生</w:t>
      </w:r>
      <w:r w:rsidRPr="001F10D1">
        <w:rPr>
          <w:rFonts w:ascii="华文中宋" w:eastAsia="华文中宋" w:hAnsi="华文中宋" w:cs="华文中宋" w:hint="eastAsia"/>
          <w:b/>
          <w:bCs/>
          <w:sz w:val="32"/>
          <w:szCs w:val="32"/>
        </w:rPr>
        <w:t>考试</w:t>
      </w:r>
    </w:p>
    <w:p w:rsidR="005B67F8" w:rsidRPr="001F10D1" w:rsidRDefault="005B67F8" w:rsidP="0077652E">
      <w:pPr>
        <w:spacing w:line="500" w:lineRule="exact"/>
        <w:jc w:val="center"/>
        <w:rPr>
          <w:rFonts w:ascii="华文中宋" w:eastAsia="华文中宋" w:hAnsi="华文中宋" w:cs="华文中宋"/>
          <w:b/>
          <w:bCs/>
          <w:sz w:val="32"/>
          <w:szCs w:val="32"/>
        </w:rPr>
      </w:pPr>
      <w:r w:rsidRPr="001F10D1">
        <w:rPr>
          <w:rFonts w:ascii="华文中宋" w:eastAsia="华文中宋" w:hAnsi="华文中宋" w:cs="华文中宋" w:hint="eastAsia"/>
          <w:b/>
          <w:bCs/>
          <w:sz w:val="32"/>
          <w:szCs w:val="32"/>
        </w:rPr>
        <w:t>《</w:t>
      </w:r>
      <w:r>
        <w:rPr>
          <w:rFonts w:ascii="华文中宋" w:eastAsia="华文中宋" w:hAnsi="华文中宋" w:cs="华文中宋" w:hint="eastAsia"/>
          <w:b/>
          <w:bCs/>
          <w:sz w:val="32"/>
          <w:szCs w:val="32"/>
        </w:rPr>
        <w:t>媒介批评</w:t>
      </w:r>
      <w:r w:rsidRPr="001F10D1">
        <w:rPr>
          <w:rFonts w:ascii="华文中宋" w:eastAsia="华文中宋" w:hAnsi="华文中宋" w:cs="华文中宋" w:hint="eastAsia"/>
          <w:b/>
          <w:bCs/>
          <w:sz w:val="32"/>
          <w:szCs w:val="32"/>
        </w:rPr>
        <w:t>》</w:t>
      </w:r>
      <w:r>
        <w:rPr>
          <w:rFonts w:ascii="华文中宋" w:eastAsia="华文中宋" w:hAnsi="华文中宋" w:cs="华文中宋" w:hint="eastAsia"/>
          <w:b/>
          <w:bCs/>
          <w:sz w:val="32"/>
          <w:szCs w:val="32"/>
        </w:rPr>
        <w:t>考试</w:t>
      </w:r>
      <w:r w:rsidRPr="001F10D1">
        <w:rPr>
          <w:rFonts w:ascii="华文中宋" w:eastAsia="华文中宋" w:hAnsi="华文中宋" w:cs="华文中宋" w:hint="eastAsia"/>
          <w:b/>
          <w:bCs/>
          <w:sz w:val="32"/>
          <w:szCs w:val="32"/>
        </w:rPr>
        <w:t>大纲</w:t>
      </w:r>
    </w:p>
    <w:p w:rsidR="005B67F8" w:rsidRPr="00973A83" w:rsidRDefault="005B67F8" w:rsidP="0077652E">
      <w:pPr>
        <w:adjustRightInd w:val="0"/>
        <w:snapToGrid w:val="0"/>
        <w:spacing w:line="300" w:lineRule="auto"/>
        <w:ind w:right="-17"/>
        <w:outlineLvl w:val="0"/>
        <w:rPr>
          <w:rFonts w:ascii="宋体"/>
          <w:b/>
          <w:sz w:val="24"/>
          <w:szCs w:val="24"/>
        </w:rPr>
      </w:pPr>
      <w:r w:rsidRPr="00973A83">
        <w:rPr>
          <w:rFonts w:ascii="仿宋_GB2312" w:eastAsia="仿宋_GB2312" w:hAnsi="华文中宋" w:hint="eastAsia"/>
          <w:b/>
          <w:sz w:val="24"/>
          <w:szCs w:val="24"/>
        </w:rPr>
        <w:t>一、考试的总体要求</w:t>
      </w:r>
    </w:p>
    <w:p w:rsidR="005B67F8" w:rsidRPr="00DF5B35" w:rsidRDefault="005B67F8" w:rsidP="0077652E">
      <w:pPr>
        <w:adjustRightInd w:val="0"/>
        <w:snapToGrid w:val="0"/>
        <w:spacing w:line="300" w:lineRule="auto"/>
        <w:ind w:right="-17" w:firstLine="403"/>
        <w:outlineLvl w:val="0"/>
        <w:rPr>
          <w:rFonts w:ascii="仿宋_GB2312" w:eastAsia="仿宋_GB2312" w:hAnsi="华文中宋"/>
          <w:sz w:val="24"/>
          <w:szCs w:val="24"/>
        </w:rPr>
      </w:pPr>
      <w:r>
        <w:rPr>
          <w:rFonts w:ascii="仿宋_GB2312" w:eastAsia="仿宋_GB2312" w:hAnsi="华文中宋" w:hint="eastAsia"/>
          <w:sz w:val="24"/>
          <w:szCs w:val="24"/>
        </w:rPr>
        <w:t>《媒介批评</w:t>
      </w:r>
      <w:r w:rsidRPr="00BA496D">
        <w:rPr>
          <w:rFonts w:ascii="仿宋_GB2312" w:eastAsia="仿宋_GB2312" w:hAnsi="华文中宋" w:hint="eastAsia"/>
          <w:sz w:val="24"/>
          <w:szCs w:val="24"/>
        </w:rPr>
        <w:t>》</w:t>
      </w:r>
      <w:r>
        <w:rPr>
          <w:rFonts w:ascii="仿宋_GB2312" w:eastAsia="仿宋_GB2312" w:hAnsi="华文中宋" w:hint="eastAsia"/>
          <w:sz w:val="24"/>
          <w:szCs w:val="24"/>
        </w:rPr>
        <w:t>考试大纲适用于报考辽宁</w:t>
      </w:r>
      <w:r w:rsidRPr="00DF5B35">
        <w:rPr>
          <w:rFonts w:ascii="仿宋_GB2312" w:eastAsia="仿宋_GB2312" w:hAnsi="华文中宋" w:hint="eastAsia"/>
          <w:sz w:val="24"/>
          <w:szCs w:val="24"/>
        </w:rPr>
        <w:t>大学</w:t>
      </w:r>
      <w:r>
        <w:rPr>
          <w:rFonts w:ascii="仿宋_GB2312" w:eastAsia="仿宋_GB2312" w:hAnsi="华文中宋" w:hint="eastAsia"/>
          <w:sz w:val="24"/>
          <w:szCs w:val="24"/>
        </w:rPr>
        <w:t>文学传播与媒介文化专业的博士研究生招生</w:t>
      </w:r>
      <w:r w:rsidRPr="00DF5B35">
        <w:rPr>
          <w:rFonts w:ascii="仿宋_GB2312" w:eastAsia="仿宋_GB2312" w:hAnsi="华文中宋" w:hint="eastAsia"/>
          <w:sz w:val="24"/>
          <w:szCs w:val="24"/>
        </w:rPr>
        <w:t>考试。</w:t>
      </w:r>
    </w:p>
    <w:p w:rsidR="005B67F8" w:rsidRDefault="005B67F8" w:rsidP="007C5010">
      <w:pPr>
        <w:adjustRightInd w:val="0"/>
        <w:snapToGrid w:val="0"/>
        <w:spacing w:line="300" w:lineRule="auto"/>
        <w:ind w:right="-17" w:firstLine="403"/>
        <w:outlineLvl w:val="0"/>
        <w:rPr>
          <w:rFonts w:ascii="仿宋_GB2312" w:eastAsia="仿宋_GB2312" w:hAnsi="华文中宋"/>
          <w:sz w:val="24"/>
          <w:szCs w:val="24"/>
        </w:rPr>
      </w:pPr>
      <w:r>
        <w:rPr>
          <w:rFonts w:ascii="仿宋_GB2312" w:eastAsia="仿宋_GB2312" w:hAnsi="华文中宋" w:hint="eastAsia"/>
          <w:sz w:val="24"/>
          <w:szCs w:val="24"/>
        </w:rPr>
        <w:t>“媒介批评”考试的主要内容包括从中国古代邸报到当代大众传媒的评价活动以及在这段悠悠历史长河中出现的历史人物的媒介批评活动、批评言论和批评思想等知识范畴。要求考生在熟练掌握中外新闻传播事业的历史演化、发展脉络的基础上，从宏观上分析媒介的性质和传播制度，把握官方对媒体的管制和媒体本身的发展规律两条主线，同时从微观层面瞄准传播内容和传播主体，考察重要新闻事件中媒体人物的批评言论和批评思想，多角度认识中国媒介批评的演变过程，从而进一步探讨其背后的社会动因、内在逻辑及发展趋势。考生还应该了解媒介批评领域的热点事件及传媒前沿现象，具有</w:t>
      </w:r>
      <w:r w:rsidRPr="00DF5B35">
        <w:rPr>
          <w:rFonts w:ascii="仿宋_GB2312" w:eastAsia="仿宋_GB2312" w:hAnsi="华文中宋" w:hint="eastAsia"/>
          <w:sz w:val="24"/>
          <w:szCs w:val="24"/>
        </w:rPr>
        <w:t>综合运用所学知识分析问题</w:t>
      </w:r>
      <w:r>
        <w:rPr>
          <w:rFonts w:ascii="仿宋_GB2312" w:eastAsia="仿宋_GB2312" w:hAnsi="华文中宋" w:hint="eastAsia"/>
          <w:sz w:val="24"/>
          <w:szCs w:val="24"/>
        </w:rPr>
        <w:t>的能力</w:t>
      </w:r>
      <w:r w:rsidRPr="00DF5B35">
        <w:rPr>
          <w:rFonts w:ascii="仿宋_GB2312" w:eastAsia="仿宋_GB2312" w:hAnsi="华文中宋" w:hint="eastAsia"/>
          <w:sz w:val="24"/>
          <w:szCs w:val="24"/>
        </w:rPr>
        <w:t>。</w:t>
      </w:r>
    </w:p>
    <w:p w:rsidR="005B67F8" w:rsidRPr="00DF5B35" w:rsidRDefault="005B67F8" w:rsidP="007C5010">
      <w:pPr>
        <w:adjustRightInd w:val="0"/>
        <w:snapToGrid w:val="0"/>
        <w:spacing w:line="300" w:lineRule="auto"/>
        <w:ind w:right="-17" w:firstLine="403"/>
        <w:outlineLvl w:val="0"/>
        <w:rPr>
          <w:rFonts w:ascii="仿宋_GB2312" w:eastAsia="仿宋_GB2312" w:hAnsi="华文中宋"/>
          <w:sz w:val="24"/>
          <w:szCs w:val="24"/>
        </w:rPr>
      </w:pPr>
    </w:p>
    <w:p w:rsidR="005B67F8" w:rsidRDefault="005B67F8" w:rsidP="0077652E">
      <w:pPr>
        <w:adjustRightInd w:val="0"/>
        <w:snapToGrid w:val="0"/>
        <w:spacing w:line="300" w:lineRule="auto"/>
        <w:outlineLvl w:val="0"/>
        <w:rPr>
          <w:rFonts w:ascii="仿宋_GB2312" w:eastAsia="仿宋_GB2312" w:hAnsi="华文中宋"/>
          <w:b/>
          <w:sz w:val="24"/>
          <w:szCs w:val="24"/>
        </w:rPr>
      </w:pPr>
      <w:r w:rsidRPr="003C5EE0">
        <w:rPr>
          <w:rFonts w:ascii="仿宋_GB2312" w:eastAsia="仿宋_GB2312" w:hAnsi="华文中宋" w:hint="eastAsia"/>
          <w:b/>
          <w:sz w:val="24"/>
          <w:szCs w:val="24"/>
        </w:rPr>
        <w:t>二、考试的内容</w:t>
      </w:r>
    </w:p>
    <w:p w:rsidR="005B67F8" w:rsidRDefault="005B67F8" w:rsidP="0040526B">
      <w:pPr>
        <w:pStyle w:val="GB2312"/>
        <w:snapToGrid w:val="0"/>
        <w:spacing w:line="360" w:lineRule="auto"/>
        <w:ind w:firstLine="0"/>
        <w:jc w:val="both"/>
      </w:pPr>
      <w:r>
        <w:rPr>
          <w:rFonts w:hint="eastAsia"/>
        </w:rPr>
        <w:t>媒介批评理论：</w:t>
      </w:r>
    </w:p>
    <w:p w:rsidR="005B67F8" w:rsidRDefault="005B67F8" w:rsidP="0040526B">
      <w:pPr>
        <w:pStyle w:val="GB2312"/>
        <w:snapToGrid w:val="0"/>
        <w:spacing w:line="360" w:lineRule="auto"/>
        <w:ind w:firstLine="0"/>
        <w:jc w:val="both"/>
      </w:pPr>
      <w:r>
        <w:rPr>
          <w:rFonts w:hint="eastAsia"/>
        </w:rPr>
        <w:t>一、媒介批评的主体、客体、载体和文本</w:t>
      </w:r>
    </w:p>
    <w:p w:rsidR="005B67F8" w:rsidRDefault="005B67F8" w:rsidP="0040526B">
      <w:pPr>
        <w:pStyle w:val="GB2312"/>
        <w:snapToGrid w:val="0"/>
        <w:spacing w:line="360" w:lineRule="auto"/>
        <w:ind w:firstLine="0"/>
        <w:jc w:val="both"/>
      </w:pPr>
      <w:r>
        <w:rPr>
          <w:rFonts w:hint="eastAsia"/>
        </w:rPr>
        <w:t>二、媒介批评的目的、任务、功能和效果</w:t>
      </w:r>
    </w:p>
    <w:p w:rsidR="005B67F8" w:rsidRDefault="005B67F8" w:rsidP="0040526B">
      <w:pPr>
        <w:pStyle w:val="GB2312"/>
        <w:snapToGrid w:val="0"/>
        <w:spacing w:line="360" w:lineRule="auto"/>
        <w:ind w:firstLine="0"/>
        <w:jc w:val="both"/>
      </w:pPr>
      <w:r>
        <w:rPr>
          <w:rFonts w:hint="eastAsia"/>
        </w:rPr>
        <w:t>三、媒介批评的流派及其理论</w:t>
      </w:r>
    </w:p>
    <w:p w:rsidR="005B67F8" w:rsidRPr="00A44720" w:rsidRDefault="005B67F8" w:rsidP="0040526B">
      <w:pPr>
        <w:pStyle w:val="GB2312"/>
        <w:snapToGrid w:val="0"/>
        <w:spacing w:line="360" w:lineRule="auto"/>
        <w:ind w:firstLine="0"/>
        <w:jc w:val="both"/>
      </w:pPr>
      <w:r>
        <w:rPr>
          <w:rFonts w:hint="eastAsia"/>
        </w:rPr>
        <w:t>媒介批评的历史与发展：</w:t>
      </w:r>
    </w:p>
    <w:p w:rsidR="005B67F8" w:rsidRPr="001D37B2" w:rsidRDefault="005B67F8" w:rsidP="0040526B">
      <w:pPr>
        <w:pStyle w:val="GB2312"/>
        <w:snapToGrid w:val="0"/>
        <w:spacing w:line="360" w:lineRule="auto"/>
        <w:ind w:firstLine="0"/>
        <w:jc w:val="both"/>
      </w:pPr>
      <w:r>
        <w:rPr>
          <w:rFonts w:hint="eastAsia"/>
        </w:rPr>
        <w:t>一、</w:t>
      </w:r>
      <w:r w:rsidRPr="001D37B2">
        <w:rPr>
          <w:rFonts w:hint="eastAsia"/>
        </w:rPr>
        <w:t>从邸报禁令到民国报灾</w:t>
      </w:r>
    </w:p>
    <w:p w:rsidR="005B67F8" w:rsidRPr="001D37B2" w:rsidRDefault="005B67F8" w:rsidP="00CA4C87">
      <w:pPr>
        <w:pStyle w:val="GB2312"/>
        <w:snapToGrid w:val="0"/>
        <w:spacing w:line="360" w:lineRule="auto"/>
        <w:ind w:firstLineChars="74" w:firstLine="31680"/>
        <w:jc w:val="both"/>
      </w:pPr>
      <w:r w:rsidRPr="001D37B2">
        <w:t> </w:t>
      </w:r>
      <w:r>
        <w:t>1.</w:t>
      </w:r>
      <w:r w:rsidRPr="001D37B2">
        <w:rPr>
          <w:rFonts w:hint="eastAsia"/>
        </w:rPr>
        <w:t>王朝对报纸的控制</w:t>
      </w:r>
    </w:p>
    <w:p w:rsidR="005B67F8" w:rsidRPr="001D37B2" w:rsidRDefault="005B67F8" w:rsidP="00CA4C87">
      <w:pPr>
        <w:pStyle w:val="GB2312"/>
        <w:snapToGrid w:val="0"/>
        <w:spacing w:line="360" w:lineRule="auto"/>
        <w:ind w:firstLineChars="74" w:firstLine="31680"/>
        <w:jc w:val="both"/>
      </w:pPr>
      <w:r>
        <w:t>2.</w:t>
      </w:r>
      <w:r w:rsidRPr="001D37B2">
        <w:rPr>
          <w:rFonts w:hint="eastAsia"/>
        </w:rPr>
        <w:t>外报的“格物致知”</w:t>
      </w:r>
    </w:p>
    <w:p w:rsidR="005B67F8" w:rsidRPr="001D37B2" w:rsidRDefault="005B67F8" w:rsidP="00CA4C87">
      <w:pPr>
        <w:pStyle w:val="GB2312"/>
        <w:snapToGrid w:val="0"/>
        <w:spacing w:line="360" w:lineRule="auto"/>
        <w:ind w:firstLineChars="74" w:firstLine="31680"/>
        <w:jc w:val="both"/>
      </w:pPr>
      <w:r>
        <w:t xml:space="preserve"> 3.</w:t>
      </w:r>
      <w:r>
        <w:rPr>
          <w:rFonts w:hint="eastAsia"/>
        </w:rPr>
        <w:t>早期国人办</w:t>
      </w:r>
      <w:r w:rsidRPr="001D37B2">
        <w:rPr>
          <w:rFonts w:hint="eastAsia"/>
        </w:rPr>
        <w:t>报的报业观</w:t>
      </w:r>
    </w:p>
    <w:p w:rsidR="005B67F8" w:rsidRPr="001D37B2" w:rsidRDefault="005B67F8" w:rsidP="0040526B">
      <w:pPr>
        <w:pStyle w:val="GB2312"/>
        <w:snapToGrid w:val="0"/>
        <w:spacing w:line="360" w:lineRule="auto"/>
        <w:ind w:firstLine="0"/>
        <w:jc w:val="both"/>
      </w:pPr>
      <w:r>
        <w:rPr>
          <w:rFonts w:hint="eastAsia"/>
        </w:rPr>
        <w:t>二、</w:t>
      </w:r>
      <w:r w:rsidRPr="001D37B2">
        <w:rPr>
          <w:rFonts w:hint="eastAsia"/>
        </w:rPr>
        <w:t>三民主义的宣传方略</w:t>
      </w:r>
    </w:p>
    <w:p w:rsidR="005B67F8" w:rsidRPr="001D37B2" w:rsidRDefault="005B67F8" w:rsidP="00CA4C87">
      <w:pPr>
        <w:pStyle w:val="GB2312"/>
        <w:snapToGrid w:val="0"/>
        <w:spacing w:line="360" w:lineRule="auto"/>
        <w:ind w:firstLineChars="74" w:firstLine="31680"/>
        <w:jc w:val="both"/>
      </w:pPr>
      <w:r w:rsidRPr="001D37B2">
        <w:t> </w:t>
      </w:r>
      <w:r>
        <w:t>1.</w:t>
      </w:r>
      <w:r w:rsidRPr="001D37B2">
        <w:rPr>
          <w:rFonts w:hint="eastAsia"/>
        </w:rPr>
        <w:t>孙中山的先知先觉说</w:t>
      </w:r>
    </w:p>
    <w:p w:rsidR="005B67F8" w:rsidRDefault="005B67F8" w:rsidP="00CA4C87">
      <w:pPr>
        <w:pStyle w:val="GB2312"/>
        <w:snapToGrid w:val="0"/>
        <w:spacing w:line="360" w:lineRule="auto"/>
        <w:ind w:firstLineChars="74" w:firstLine="31680"/>
        <w:jc w:val="both"/>
      </w:pPr>
      <w:r>
        <w:t> </w:t>
      </w:r>
      <w:r>
        <w:t>2.</w:t>
      </w:r>
      <w:r>
        <w:rPr>
          <w:rFonts w:hint="eastAsia"/>
        </w:rPr>
        <w:t>于右任为民请命的办报观</w:t>
      </w:r>
    </w:p>
    <w:p w:rsidR="005B67F8" w:rsidRPr="001D37B2" w:rsidRDefault="005B67F8" w:rsidP="00CA4C87">
      <w:pPr>
        <w:pStyle w:val="GB2312"/>
        <w:snapToGrid w:val="0"/>
        <w:spacing w:line="360" w:lineRule="auto"/>
        <w:ind w:firstLineChars="74" w:firstLine="31680"/>
        <w:jc w:val="both"/>
      </w:pPr>
      <w:r>
        <w:t>3.</w:t>
      </w:r>
      <w:r>
        <w:rPr>
          <w:rFonts w:hint="eastAsia"/>
        </w:rPr>
        <w:t>章士钊及其退出《民立报》</w:t>
      </w:r>
    </w:p>
    <w:p w:rsidR="005B67F8" w:rsidRPr="001D37B2" w:rsidRDefault="005B67F8" w:rsidP="00CA4C87">
      <w:pPr>
        <w:pStyle w:val="GB2312"/>
        <w:snapToGrid w:val="0"/>
        <w:spacing w:line="360" w:lineRule="auto"/>
        <w:ind w:firstLineChars="74" w:firstLine="31680"/>
        <w:jc w:val="both"/>
      </w:pPr>
      <w:r>
        <w:t> </w:t>
      </w:r>
      <w:r>
        <w:t>4.</w:t>
      </w:r>
      <w:r>
        <w:rPr>
          <w:rFonts w:hint="eastAsia"/>
        </w:rPr>
        <w:t>朱执信痛批报刊谬论</w:t>
      </w:r>
    </w:p>
    <w:p w:rsidR="005B67F8" w:rsidRDefault="005B67F8" w:rsidP="0040526B">
      <w:pPr>
        <w:pStyle w:val="GB2312"/>
        <w:snapToGrid w:val="0"/>
        <w:spacing w:line="360" w:lineRule="auto"/>
        <w:ind w:firstLine="0"/>
        <w:jc w:val="both"/>
      </w:pPr>
      <w:r>
        <w:rPr>
          <w:rFonts w:hint="eastAsia"/>
        </w:rPr>
        <w:t>三、</w:t>
      </w:r>
      <w:r w:rsidRPr="001D37B2">
        <w:rPr>
          <w:rFonts w:hint="eastAsia"/>
        </w:rPr>
        <w:t>马克思主义的报刊思潮</w:t>
      </w:r>
    </w:p>
    <w:p w:rsidR="005B67F8" w:rsidRDefault="005B67F8" w:rsidP="0040526B">
      <w:pPr>
        <w:pStyle w:val="GB2312"/>
        <w:snapToGrid w:val="0"/>
        <w:spacing w:line="360" w:lineRule="auto"/>
        <w:ind w:firstLine="0"/>
        <w:jc w:val="both"/>
      </w:pPr>
      <w:r>
        <w:t xml:space="preserve">  1.</w:t>
      </w:r>
      <w:r>
        <w:rPr>
          <w:rFonts w:hint="eastAsia"/>
        </w:rPr>
        <w:t>陈独秀的办报立场</w:t>
      </w:r>
    </w:p>
    <w:p w:rsidR="005B67F8" w:rsidRDefault="005B67F8" w:rsidP="0040526B">
      <w:pPr>
        <w:pStyle w:val="GB2312"/>
        <w:snapToGrid w:val="0"/>
        <w:spacing w:line="360" w:lineRule="auto"/>
        <w:ind w:firstLine="0"/>
        <w:jc w:val="both"/>
      </w:pPr>
      <w:r>
        <w:t xml:space="preserve">  2.</w:t>
      </w:r>
      <w:r>
        <w:rPr>
          <w:rFonts w:hint="eastAsia"/>
        </w:rPr>
        <w:t>李大钊的新闻观</w:t>
      </w:r>
    </w:p>
    <w:p w:rsidR="005B67F8" w:rsidRDefault="005B67F8" w:rsidP="0040526B">
      <w:pPr>
        <w:pStyle w:val="GB2312"/>
        <w:snapToGrid w:val="0"/>
        <w:spacing w:line="360" w:lineRule="auto"/>
        <w:ind w:firstLine="0"/>
        <w:jc w:val="both"/>
      </w:pPr>
      <w:r>
        <w:t xml:space="preserve">  3.</w:t>
      </w:r>
      <w:r>
        <w:rPr>
          <w:rFonts w:hint="eastAsia"/>
        </w:rPr>
        <w:t>《新青年》的功绩与社会评价</w:t>
      </w:r>
    </w:p>
    <w:p w:rsidR="005B67F8" w:rsidRDefault="005B67F8" w:rsidP="0040526B">
      <w:pPr>
        <w:pStyle w:val="GB2312"/>
        <w:snapToGrid w:val="0"/>
        <w:spacing w:line="360" w:lineRule="auto"/>
        <w:ind w:firstLine="0"/>
        <w:jc w:val="both"/>
      </w:pPr>
      <w:r>
        <w:t xml:space="preserve">  4.</w:t>
      </w:r>
      <w:r>
        <w:rPr>
          <w:rFonts w:hint="eastAsia"/>
        </w:rPr>
        <w:t>劳工革命家的报刊思想</w:t>
      </w:r>
    </w:p>
    <w:p w:rsidR="005B67F8" w:rsidRPr="001D37B2" w:rsidRDefault="005B67F8" w:rsidP="0040526B">
      <w:pPr>
        <w:pStyle w:val="GB2312"/>
        <w:snapToGrid w:val="0"/>
        <w:spacing w:line="360" w:lineRule="auto"/>
        <w:ind w:firstLine="0"/>
        <w:jc w:val="both"/>
      </w:pPr>
      <w:r>
        <w:t xml:space="preserve">  5.</w:t>
      </w:r>
      <w:r>
        <w:rPr>
          <w:rFonts w:hint="eastAsia"/>
        </w:rPr>
        <w:t>对“赤化”宣传的杀戮</w:t>
      </w:r>
    </w:p>
    <w:p w:rsidR="005B67F8" w:rsidRDefault="005B67F8" w:rsidP="000D302E">
      <w:pPr>
        <w:pStyle w:val="GB2312"/>
        <w:snapToGrid w:val="0"/>
        <w:spacing w:line="360" w:lineRule="auto"/>
        <w:ind w:firstLine="0"/>
        <w:jc w:val="both"/>
      </w:pPr>
      <w:r>
        <w:rPr>
          <w:rFonts w:hint="eastAsia"/>
        </w:rPr>
        <w:t>四、</w:t>
      </w:r>
      <w:r w:rsidRPr="001D37B2">
        <w:rPr>
          <w:rFonts w:hint="eastAsia"/>
        </w:rPr>
        <w:t>国统区的言论管制与新闻抗争</w:t>
      </w:r>
    </w:p>
    <w:p w:rsidR="005B67F8" w:rsidRDefault="005B67F8" w:rsidP="000D302E">
      <w:pPr>
        <w:pStyle w:val="GB2312"/>
        <w:snapToGrid w:val="0"/>
        <w:spacing w:line="360" w:lineRule="auto"/>
        <w:ind w:firstLine="0"/>
        <w:jc w:val="both"/>
      </w:pPr>
      <w:r>
        <w:t xml:space="preserve">  1.</w:t>
      </w:r>
      <w:r>
        <w:rPr>
          <w:rFonts w:hint="eastAsia"/>
        </w:rPr>
        <w:t>蒋介石的新闻控制</w:t>
      </w:r>
    </w:p>
    <w:p w:rsidR="005B67F8" w:rsidRDefault="005B67F8" w:rsidP="000D302E">
      <w:pPr>
        <w:pStyle w:val="GB2312"/>
        <w:snapToGrid w:val="0"/>
        <w:spacing w:line="360" w:lineRule="auto"/>
        <w:ind w:firstLine="0"/>
        <w:jc w:val="both"/>
      </w:pPr>
      <w:r>
        <w:t xml:space="preserve">  2.</w:t>
      </w:r>
      <w:r>
        <w:rPr>
          <w:rFonts w:hint="eastAsia"/>
        </w:rPr>
        <w:t>宣传要员的文宣管理</w:t>
      </w:r>
    </w:p>
    <w:p w:rsidR="005B67F8" w:rsidRDefault="005B67F8" w:rsidP="000D302E">
      <w:pPr>
        <w:pStyle w:val="GB2312"/>
        <w:snapToGrid w:val="0"/>
        <w:spacing w:line="360" w:lineRule="auto"/>
        <w:ind w:firstLine="0"/>
        <w:jc w:val="both"/>
      </w:pPr>
      <w:r>
        <w:t xml:space="preserve">  3.</w:t>
      </w:r>
      <w:r>
        <w:rPr>
          <w:rFonts w:hint="eastAsia"/>
        </w:rPr>
        <w:t>思想独裁下的重大报案</w:t>
      </w:r>
    </w:p>
    <w:p w:rsidR="005B67F8" w:rsidRPr="001D37B2" w:rsidRDefault="005B67F8" w:rsidP="000D302E">
      <w:pPr>
        <w:pStyle w:val="GB2312"/>
        <w:snapToGrid w:val="0"/>
        <w:spacing w:line="360" w:lineRule="auto"/>
        <w:ind w:firstLine="0"/>
        <w:jc w:val="both"/>
      </w:pPr>
      <w:r>
        <w:t xml:space="preserve">  4.</w:t>
      </w:r>
      <w:r>
        <w:rPr>
          <w:rFonts w:hint="eastAsia"/>
        </w:rPr>
        <w:t>《大公报》的“四不”与夹缝生存</w:t>
      </w:r>
    </w:p>
    <w:p w:rsidR="005B67F8" w:rsidRDefault="005B67F8" w:rsidP="000D302E">
      <w:pPr>
        <w:pStyle w:val="GB2312"/>
        <w:snapToGrid w:val="0"/>
        <w:spacing w:line="360" w:lineRule="auto"/>
        <w:ind w:firstLine="0"/>
        <w:jc w:val="both"/>
      </w:pPr>
      <w:r>
        <w:rPr>
          <w:rFonts w:hint="eastAsia"/>
        </w:rPr>
        <w:t>五、</w:t>
      </w:r>
      <w:r w:rsidRPr="001D37B2">
        <w:rPr>
          <w:rFonts w:hint="eastAsia"/>
        </w:rPr>
        <w:t>民国知识界的报刊睿见</w:t>
      </w:r>
    </w:p>
    <w:p w:rsidR="005B67F8" w:rsidRDefault="005B67F8" w:rsidP="000D302E">
      <w:pPr>
        <w:pStyle w:val="GB2312"/>
        <w:snapToGrid w:val="0"/>
        <w:spacing w:line="360" w:lineRule="auto"/>
        <w:ind w:firstLine="0"/>
        <w:jc w:val="both"/>
      </w:pPr>
      <w:r>
        <w:t xml:space="preserve">  1.</w:t>
      </w:r>
      <w:r>
        <w:rPr>
          <w:rFonts w:hint="eastAsia"/>
        </w:rPr>
        <w:t>新闻学者对报刊流弊的揭露</w:t>
      </w:r>
    </w:p>
    <w:p w:rsidR="005B67F8" w:rsidRDefault="005B67F8" w:rsidP="000D302E">
      <w:pPr>
        <w:pStyle w:val="GB2312"/>
        <w:snapToGrid w:val="0"/>
        <w:spacing w:line="360" w:lineRule="auto"/>
        <w:ind w:firstLine="0"/>
        <w:jc w:val="both"/>
      </w:pPr>
      <w:r>
        <w:t xml:space="preserve">  2.</w:t>
      </w:r>
      <w:r>
        <w:rPr>
          <w:rFonts w:hint="eastAsia"/>
        </w:rPr>
        <w:t>蔡元培论报刊与新闻学理</w:t>
      </w:r>
    </w:p>
    <w:p w:rsidR="005B67F8" w:rsidRDefault="005B67F8" w:rsidP="000D302E">
      <w:pPr>
        <w:pStyle w:val="GB2312"/>
        <w:snapToGrid w:val="0"/>
        <w:spacing w:line="360" w:lineRule="auto"/>
        <w:ind w:firstLine="0"/>
        <w:jc w:val="both"/>
      </w:pPr>
      <w:r>
        <w:t xml:space="preserve">  3.</w:t>
      </w:r>
      <w:r>
        <w:rPr>
          <w:rFonts w:hint="eastAsia"/>
        </w:rPr>
        <w:t>胡适报刊思想的多次转变</w:t>
      </w:r>
    </w:p>
    <w:p w:rsidR="005B67F8" w:rsidRPr="001D37B2" w:rsidRDefault="005B67F8" w:rsidP="000D302E">
      <w:pPr>
        <w:pStyle w:val="GB2312"/>
        <w:snapToGrid w:val="0"/>
        <w:spacing w:line="360" w:lineRule="auto"/>
        <w:ind w:firstLine="0"/>
        <w:jc w:val="both"/>
      </w:pPr>
      <w:r>
        <w:t xml:space="preserve">  4.</w:t>
      </w:r>
      <w:r>
        <w:rPr>
          <w:rFonts w:hint="eastAsia"/>
        </w:rPr>
        <w:t>鲁迅对媒介时评的剖析</w:t>
      </w:r>
    </w:p>
    <w:p w:rsidR="005B67F8" w:rsidRDefault="005B67F8" w:rsidP="000D302E">
      <w:pPr>
        <w:pStyle w:val="GB2312"/>
        <w:snapToGrid w:val="0"/>
        <w:spacing w:line="360" w:lineRule="auto"/>
        <w:ind w:firstLine="0"/>
        <w:jc w:val="both"/>
      </w:pPr>
      <w:r>
        <w:rPr>
          <w:rFonts w:hint="eastAsia"/>
        </w:rPr>
        <w:t>六、</w:t>
      </w:r>
      <w:r w:rsidRPr="001D37B2">
        <w:rPr>
          <w:rFonts w:hint="eastAsia"/>
        </w:rPr>
        <w:t>中共党报初期的批评与发展</w:t>
      </w:r>
    </w:p>
    <w:p w:rsidR="005B67F8" w:rsidRDefault="005B67F8" w:rsidP="000D302E">
      <w:pPr>
        <w:pStyle w:val="GB2312"/>
        <w:snapToGrid w:val="0"/>
        <w:spacing w:line="360" w:lineRule="auto"/>
        <w:ind w:firstLine="0"/>
        <w:jc w:val="both"/>
      </w:pPr>
      <w:r>
        <w:t xml:space="preserve">  1.</w:t>
      </w:r>
      <w:r>
        <w:rPr>
          <w:rFonts w:hint="eastAsia"/>
        </w:rPr>
        <w:t>党报职能与性质的确立</w:t>
      </w:r>
    </w:p>
    <w:p w:rsidR="005B67F8" w:rsidRDefault="005B67F8" w:rsidP="000D302E">
      <w:pPr>
        <w:pStyle w:val="GB2312"/>
        <w:snapToGrid w:val="0"/>
        <w:spacing w:line="360" w:lineRule="auto"/>
        <w:ind w:firstLine="0"/>
        <w:jc w:val="both"/>
      </w:pPr>
      <w:r>
        <w:t xml:space="preserve">  2.</w:t>
      </w:r>
      <w:r>
        <w:rPr>
          <w:rFonts w:hint="eastAsia"/>
        </w:rPr>
        <w:t>党报批评的机构与机制</w:t>
      </w:r>
    </w:p>
    <w:p w:rsidR="005B67F8" w:rsidRPr="001D37B2" w:rsidRDefault="005B67F8" w:rsidP="000D302E">
      <w:pPr>
        <w:pStyle w:val="GB2312"/>
        <w:snapToGrid w:val="0"/>
        <w:spacing w:line="360" w:lineRule="auto"/>
        <w:ind w:firstLine="0"/>
        <w:jc w:val="both"/>
      </w:pPr>
      <w:r>
        <w:t xml:space="preserve">  3.</w:t>
      </w:r>
      <w:r>
        <w:rPr>
          <w:rFonts w:hint="eastAsia"/>
        </w:rPr>
        <w:t>党报批评的方式及其发展</w:t>
      </w:r>
    </w:p>
    <w:p w:rsidR="005B67F8" w:rsidRDefault="005B67F8" w:rsidP="00785465">
      <w:pPr>
        <w:pStyle w:val="GB2312"/>
        <w:snapToGrid w:val="0"/>
        <w:spacing w:line="360" w:lineRule="auto"/>
        <w:ind w:firstLine="0"/>
        <w:jc w:val="both"/>
      </w:pPr>
      <w:r>
        <w:t xml:space="preserve"> </w:t>
      </w:r>
      <w:r>
        <w:rPr>
          <w:rFonts w:hint="eastAsia"/>
        </w:rPr>
        <w:t>七、</w:t>
      </w:r>
      <w:r w:rsidRPr="001D37B2">
        <w:rPr>
          <w:rFonts w:hint="eastAsia"/>
        </w:rPr>
        <w:t>新中国媒介转型的思想冲突</w:t>
      </w:r>
    </w:p>
    <w:p w:rsidR="005B67F8" w:rsidRDefault="005B67F8" w:rsidP="00785465">
      <w:pPr>
        <w:pStyle w:val="GB2312"/>
        <w:snapToGrid w:val="0"/>
        <w:spacing w:line="360" w:lineRule="auto"/>
        <w:ind w:firstLine="0"/>
        <w:jc w:val="both"/>
      </w:pPr>
      <w:r>
        <w:t xml:space="preserve">  1.</w:t>
      </w:r>
      <w:r>
        <w:rPr>
          <w:rFonts w:hint="eastAsia"/>
        </w:rPr>
        <w:t>建立媒介新体制的曲折探索</w:t>
      </w:r>
    </w:p>
    <w:p w:rsidR="005B67F8" w:rsidRDefault="005B67F8" w:rsidP="00785465">
      <w:pPr>
        <w:pStyle w:val="GB2312"/>
        <w:snapToGrid w:val="0"/>
        <w:spacing w:line="360" w:lineRule="auto"/>
        <w:ind w:firstLine="0"/>
        <w:jc w:val="both"/>
      </w:pPr>
      <w:r>
        <w:t xml:space="preserve">  2.1956</w:t>
      </w:r>
      <w:r>
        <w:rPr>
          <w:rFonts w:hint="eastAsia"/>
        </w:rPr>
        <w:t>年党报的改革创新</w:t>
      </w:r>
    </w:p>
    <w:p w:rsidR="005B67F8" w:rsidRDefault="005B67F8" w:rsidP="00785465">
      <w:pPr>
        <w:pStyle w:val="GB2312"/>
        <w:snapToGrid w:val="0"/>
        <w:spacing w:line="360" w:lineRule="auto"/>
        <w:ind w:firstLine="0"/>
        <w:jc w:val="both"/>
      </w:pPr>
      <w:r>
        <w:t xml:space="preserve">  3.</w:t>
      </w:r>
      <w:r>
        <w:rPr>
          <w:rFonts w:hint="eastAsia"/>
        </w:rPr>
        <w:t>国家高层领导的新闻思想</w:t>
      </w:r>
    </w:p>
    <w:p w:rsidR="005B67F8" w:rsidRDefault="005B67F8" w:rsidP="00785465">
      <w:pPr>
        <w:pStyle w:val="GB2312"/>
        <w:snapToGrid w:val="0"/>
        <w:spacing w:line="360" w:lineRule="auto"/>
        <w:ind w:firstLine="0"/>
        <w:jc w:val="both"/>
      </w:pPr>
      <w:r>
        <w:t xml:space="preserve">  4.</w:t>
      </w:r>
      <w:r>
        <w:rPr>
          <w:rFonts w:hint="eastAsia"/>
        </w:rPr>
        <w:t>新闻机构主持者的新闻观念</w:t>
      </w:r>
    </w:p>
    <w:p w:rsidR="005B67F8" w:rsidRDefault="005B67F8" w:rsidP="00785465">
      <w:pPr>
        <w:pStyle w:val="GB2312"/>
        <w:snapToGrid w:val="0"/>
        <w:spacing w:line="360" w:lineRule="auto"/>
        <w:ind w:firstLine="0"/>
        <w:jc w:val="both"/>
      </w:pPr>
      <w:r>
        <w:t xml:space="preserve">  5.</w:t>
      </w:r>
      <w:r>
        <w:rPr>
          <w:rFonts w:hint="eastAsia"/>
        </w:rPr>
        <w:t>新闻报道的学术争鸣</w:t>
      </w:r>
    </w:p>
    <w:p w:rsidR="005B67F8" w:rsidRPr="001D37B2" w:rsidRDefault="005B67F8" w:rsidP="00785465">
      <w:pPr>
        <w:pStyle w:val="GB2312"/>
        <w:snapToGrid w:val="0"/>
        <w:spacing w:line="360" w:lineRule="auto"/>
        <w:ind w:firstLine="0"/>
        <w:jc w:val="both"/>
      </w:pPr>
      <w:r>
        <w:t xml:space="preserve">  6.</w:t>
      </w:r>
      <w:r>
        <w:rPr>
          <w:rFonts w:hint="eastAsia"/>
        </w:rPr>
        <w:t>政治运动中的媒介批判</w:t>
      </w:r>
    </w:p>
    <w:p w:rsidR="005B67F8" w:rsidRDefault="005B67F8" w:rsidP="00CA4C87">
      <w:pPr>
        <w:pStyle w:val="GB2312"/>
        <w:snapToGrid w:val="0"/>
        <w:spacing w:line="360" w:lineRule="auto"/>
        <w:ind w:firstLineChars="74" w:firstLine="31680"/>
        <w:jc w:val="both"/>
      </w:pPr>
      <w:r>
        <w:rPr>
          <w:rFonts w:hint="eastAsia"/>
        </w:rPr>
        <w:t>八、“文化大革命</w:t>
      </w:r>
      <w:r w:rsidRPr="001D37B2">
        <w:rPr>
          <w:rFonts w:hint="eastAsia"/>
        </w:rPr>
        <w:t>”中的媒介大批判</w:t>
      </w:r>
    </w:p>
    <w:p w:rsidR="005B67F8" w:rsidRDefault="005B67F8" w:rsidP="00CA4C87">
      <w:pPr>
        <w:pStyle w:val="GB2312"/>
        <w:snapToGrid w:val="0"/>
        <w:spacing w:line="360" w:lineRule="auto"/>
        <w:ind w:firstLineChars="74" w:firstLine="31680"/>
        <w:jc w:val="both"/>
      </w:pPr>
      <w:r>
        <w:t xml:space="preserve">  1.</w:t>
      </w:r>
      <w:r>
        <w:rPr>
          <w:rFonts w:hint="eastAsia"/>
        </w:rPr>
        <w:t>媒介大批判的发动</w:t>
      </w:r>
    </w:p>
    <w:p w:rsidR="005B67F8" w:rsidRDefault="005B67F8" w:rsidP="00CA4C87">
      <w:pPr>
        <w:pStyle w:val="GB2312"/>
        <w:snapToGrid w:val="0"/>
        <w:spacing w:line="360" w:lineRule="auto"/>
        <w:ind w:firstLineChars="74" w:firstLine="31680"/>
        <w:jc w:val="both"/>
      </w:pPr>
      <w:r>
        <w:t xml:space="preserve">  2.</w:t>
      </w:r>
      <w:r>
        <w:rPr>
          <w:rFonts w:hint="eastAsia"/>
        </w:rPr>
        <w:t>媒介大批判的夺权阴谋</w:t>
      </w:r>
    </w:p>
    <w:p w:rsidR="005B67F8" w:rsidRPr="001D37B2" w:rsidRDefault="005B67F8" w:rsidP="00CA4C87">
      <w:pPr>
        <w:pStyle w:val="GB2312"/>
        <w:snapToGrid w:val="0"/>
        <w:spacing w:line="360" w:lineRule="auto"/>
        <w:ind w:firstLineChars="74" w:firstLine="31680"/>
        <w:jc w:val="both"/>
      </w:pPr>
      <w:r>
        <w:t xml:space="preserve">  3.</w:t>
      </w:r>
      <w:r>
        <w:rPr>
          <w:rFonts w:hint="eastAsia"/>
        </w:rPr>
        <w:t>媒介批判与反批判斗争</w:t>
      </w:r>
    </w:p>
    <w:p w:rsidR="005B67F8" w:rsidRDefault="005B67F8" w:rsidP="00CA4C87">
      <w:pPr>
        <w:pStyle w:val="GB2312"/>
        <w:snapToGrid w:val="0"/>
        <w:spacing w:line="360" w:lineRule="auto"/>
        <w:ind w:firstLineChars="74" w:firstLine="31680"/>
        <w:jc w:val="both"/>
      </w:pPr>
      <w:r>
        <w:rPr>
          <w:rFonts w:hint="eastAsia"/>
        </w:rPr>
        <w:t>九、</w:t>
      </w:r>
      <w:r w:rsidRPr="001D37B2">
        <w:rPr>
          <w:rFonts w:hint="eastAsia"/>
        </w:rPr>
        <w:t>改革开放后媒介批评的新生</w:t>
      </w:r>
    </w:p>
    <w:p w:rsidR="005B67F8" w:rsidRDefault="005B67F8" w:rsidP="00CA4C87">
      <w:pPr>
        <w:pStyle w:val="GB2312"/>
        <w:snapToGrid w:val="0"/>
        <w:spacing w:line="360" w:lineRule="auto"/>
        <w:ind w:firstLineChars="74" w:firstLine="31680"/>
        <w:jc w:val="both"/>
      </w:pPr>
      <w:r>
        <w:t xml:space="preserve">  1.</w:t>
      </w:r>
      <w:r>
        <w:rPr>
          <w:rFonts w:hint="eastAsia"/>
        </w:rPr>
        <w:t>媒介批评兴起的新环境</w:t>
      </w:r>
    </w:p>
    <w:p w:rsidR="005B67F8" w:rsidRDefault="005B67F8" w:rsidP="00CA4C87">
      <w:pPr>
        <w:pStyle w:val="GB2312"/>
        <w:snapToGrid w:val="0"/>
        <w:spacing w:line="360" w:lineRule="auto"/>
        <w:ind w:firstLineChars="74" w:firstLine="31680"/>
        <w:jc w:val="both"/>
      </w:pPr>
      <w:r>
        <w:t xml:space="preserve">  2.</w:t>
      </w:r>
      <w:r>
        <w:rPr>
          <w:rFonts w:hint="eastAsia"/>
        </w:rPr>
        <w:t>电影《苦恋》的批判风波</w:t>
      </w:r>
    </w:p>
    <w:p w:rsidR="005B67F8" w:rsidRDefault="005B67F8" w:rsidP="00CA4C87">
      <w:pPr>
        <w:pStyle w:val="GB2312"/>
        <w:snapToGrid w:val="0"/>
        <w:spacing w:line="360" w:lineRule="auto"/>
        <w:ind w:firstLineChars="74" w:firstLine="31680"/>
        <w:jc w:val="both"/>
      </w:pPr>
      <w:r>
        <w:t xml:space="preserve">  3.</w:t>
      </w:r>
      <w:r>
        <w:rPr>
          <w:rFonts w:hint="eastAsia"/>
        </w:rPr>
        <w:t>舆论监督的批评诉求</w:t>
      </w:r>
    </w:p>
    <w:p w:rsidR="005B67F8" w:rsidRDefault="005B67F8" w:rsidP="00CA4C87">
      <w:pPr>
        <w:pStyle w:val="GB2312"/>
        <w:snapToGrid w:val="0"/>
        <w:spacing w:line="360" w:lineRule="auto"/>
        <w:ind w:firstLineChars="74" w:firstLine="31680"/>
        <w:jc w:val="both"/>
      </w:pPr>
      <w:r>
        <w:t xml:space="preserve">  4.</w:t>
      </w:r>
      <w:r>
        <w:rPr>
          <w:rFonts w:hint="eastAsia"/>
        </w:rPr>
        <w:t>“媒介商品性”的批评与反批评</w:t>
      </w:r>
    </w:p>
    <w:p w:rsidR="005B67F8" w:rsidRPr="001D37B2" w:rsidRDefault="005B67F8" w:rsidP="00CA4C87">
      <w:pPr>
        <w:pStyle w:val="GB2312"/>
        <w:snapToGrid w:val="0"/>
        <w:spacing w:line="360" w:lineRule="auto"/>
        <w:ind w:firstLineChars="74" w:firstLine="31680"/>
        <w:jc w:val="both"/>
      </w:pPr>
      <w:r>
        <w:t xml:space="preserve">  5.</w:t>
      </w:r>
      <w:r>
        <w:rPr>
          <w:rFonts w:hint="eastAsia"/>
        </w:rPr>
        <w:t>倡导“新闻专业主义”</w:t>
      </w:r>
    </w:p>
    <w:p w:rsidR="005B67F8" w:rsidRDefault="005B67F8" w:rsidP="00CA4C87">
      <w:pPr>
        <w:pStyle w:val="GB2312"/>
        <w:snapToGrid w:val="0"/>
        <w:spacing w:line="360" w:lineRule="auto"/>
        <w:ind w:firstLineChars="74" w:firstLine="31680"/>
        <w:jc w:val="both"/>
      </w:pPr>
      <w:r>
        <w:rPr>
          <w:rFonts w:hint="eastAsia"/>
        </w:rPr>
        <w:t>十、</w:t>
      </w:r>
      <w:r w:rsidRPr="001D37B2">
        <w:rPr>
          <w:rFonts w:hint="eastAsia"/>
        </w:rPr>
        <w:t>台湾媒体与媒介批评的转向</w:t>
      </w:r>
    </w:p>
    <w:p w:rsidR="005B67F8" w:rsidRDefault="005B67F8" w:rsidP="00CA4C87">
      <w:pPr>
        <w:pStyle w:val="GB2312"/>
        <w:snapToGrid w:val="0"/>
        <w:spacing w:line="360" w:lineRule="auto"/>
        <w:ind w:firstLineChars="74" w:firstLine="31680"/>
        <w:jc w:val="both"/>
      </w:pPr>
      <w:r>
        <w:t xml:space="preserve">  1.</w:t>
      </w:r>
      <w:r>
        <w:rPr>
          <w:rFonts w:hint="eastAsia"/>
        </w:rPr>
        <w:t>台湾报刊传统及其反日立场</w:t>
      </w:r>
    </w:p>
    <w:p w:rsidR="005B67F8" w:rsidRDefault="005B67F8" w:rsidP="00CA4C87">
      <w:pPr>
        <w:pStyle w:val="GB2312"/>
        <w:snapToGrid w:val="0"/>
        <w:spacing w:line="360" w:lineRule="auto"/>
        <w:ind w:firstLineChars="74" w:firstLine="31680"/>
        <w:jc w:val="both"/>
      </w:pPr>
      <w:r>
        <w:t xml:space="preserve">  2.</w:t>
      </w:r>
      <w:r>
        <w:rPr>
          <w:rFonts w:hint="eastAsia"/>
        </w:rPr>
        <w:t>抗日战争胜利后的台湾媒体</w:t>
      </w:r>
    </w:p>
    <w:p w:rsidR="005B67F8" w:rsidRDefault="005B67F8" w:rsidP="00CA4C87">
      <w:pPr>
        <w:pStyle w:val="GB2312"/>
        <w:snapToGrid w:val="0"/>
        <w:spacing w:line="360" w:lineRule="auto"/>
        <w:ind w:firstLineChars="74" w:firstLine="31680"/>
        <w:jc w:val="both"/>
      </w:pPr>
      <w:r>
        <w:t xml:space="preserve">  3.</w:t>
      </w:r>
      <w:r>
        <w:rPr>
          <w:rFonts w:hint="eastAsia"/>
        </w:rPr>
        <w:t>报禁时期的台湾媒体</w:t>
      </w:r>
    </w:p>
    <w:p w:rsidR="005B67F8" w:rsidRPr="001D37B2" w:rsidRDefault="005B67F8" w:rsidP="00CA4C87">
      <w:pPr>
        <w:pStyle w:val="GB2312"/>
        <w:snapToGrid w:val="0"/>
        <w:spacing w:line="360" w:lineRule="auto"/>
        <w:ind w:firstLineChars="74" w:firstLine="31680"/>
        <w:jc w:val="both"/>
      </w:pPr>
      <w:r>
        <w:t xml:space="preserve">  4.</w:t>
      </w:r>
      <w:r>
        <w:rPr>
          <w:rFonts w:hint="eastAsia"/>
        </w:rPr>
        <w:t>报禁解除后媒介议题的转变</w:t>
      </w:r>
    </w:p>
    <w:p w:rsidR="005B67F8" w:rsidRDefault="005B67F8" w:rsidP="00CA4C87">
      <w:pPr>
        <w:pStyle w:val="GB2312"/>
        <w:snapToGrid w:val="0"/>
        <w:spacing w:line="360" w:lineRule="auto"/>
        <w:ind w:firstLineChars="74" w:firstLine="31680"/>
        <w:jc w:val="both"/>
        <w:rPr>
          <w:color w:val="auto"/>
        </w:rPr>
      </w:pPr>
      <w:r>
        <w:rPr>
          <w:rFonts w:hint="eastAsia"/>
          <w:color w:val="auto"/>
        </w:rPr>
        <w:t>十一、</w:t>
      </w:r>
      <w:r w:rsidRPr="001D37B2">
        <w:rPr>
          <w:rFonts w:hint="eastAsia"/>
          <w:color w:val="auto"/>
        </w:rPr>
        <w:t>香港的媒介事件与媒介批评</w:t>
      </w:r>
    </w:p>
    <w:p w:rsidR="005B67F8" w:rsidRDefault="005B67F8" w:rsidP="00CA4C87">
      <w:pPr>
        <w:pStyle w:val="GB2312"/>
        <w:snapToGrid w:val="0"/>
        <w:spacing w:line="360" w:lineRule="auto"/>
        <w:ind w:firstLineChars="74" w:firstLine="31680"/>
        <w:jc w:val="both"/>
        <w:rPr>
          <w:color w:val="auto"/>
        </w:rPr>
      </w:pPr>
      <w:r>
        <w:rPr>
          <w:color w:val="auto"/>
        </w:rPr>
        <w:t>1.</w:t>
      </w:r>
      <w:r>
        <w:rPr>
          <w:rFonts w:hint="eastAsia"/>
          <w:color w:val="auto"/>
        </w:rPr>
        <w:t>香港回归前的媒介风暴</w:t>
      </w:r>
    </w:p>
    <w:p w:rsidR="005B67F8" w:rsidRDefault="005B67F8" w:rsidP="00CA4C87">
      <w:pPr>
        <w:pStyle w:val="GB2312"/>
        <w:snapToGrid w:val="0"/>
        <w:spacing w:line="360" w:lineRule="auto"/>
        <w:ind w:firstLineChars="74" w:firstLine="31680"/>
        <w:jc w:val="both"/>
        <w:rPr>
          <w:color w:val="auto"/>
        </w:rPr>
      </w:pPr>
      <w:r>
        <w:rPr>
          <w:color w:val="auto"/>
        </w:rPr>
        <w:t xml:space="preserve">  2.</w:t>
      </w:r>
      <w:r>
        <w:rPr>
          <w:rFonts w:hint="eastAsia"/>
          <w:color w:val="auto"/>
        </w:rPr>
        <w:t>媒介事件与媒介批评的母题</w:t>
      </w:r>
    </w:p>
    <w:p w:rsidR="005B67F8" w:rsidRDefault="005B67F8" w:rsidP="00CA4C87">
      <w:pPr>
        <w:pStyle w:val="GB2312"/>
        <w:snapToGrid w:val="0"/>
        <w:spacing w:line="360" w:lineRule="auto"/>
        <w:ind w:firstLineChars="74" w:firstLine="31680"/>
        <w:jc w:val="both"/>
        <w:rPr>
          <w:color w:val="auto"/>
        </w:rPr>
      </w:pPr>
      <w:r>
        <w:rPr>
          <w:color w:val="auto"/>
        </w:rPr>
        <w:t xml:space="preserve">  3.</w:t>
      </w:r>
      <w:r>
        <w:rPr>
          <w:rFonts w:hint="eastAsia"/>
          <w:color w:val="auto"/>
        </w:rPr>
        <w:t>媒介批评的多重力量</w:t>
      </w:r>
    </w:p>
    <w:p w:rsidR="005B67F8" w:rsidRPr="005D54D4" w:rsidRDefault="005B67F8" w:rsidP="00CA4C87">
      <w:pPr>
        <w:pStyle w:val="GB2312"/>
        <w:snapToGrid w:val="0"/>
        <w:spacing w:line="360" w:lineRule="auto"/>
        <w:ind w:firstLineChars="74" w:firstLine="31680"/>
        <w:jc w:val="both"/>
        <w:rPr>
          <w:color w:val="auto"/>
        </w:rPr>
      </w:pPr>
    </w:p>
    <w:p w:rsidR="005B67F8" w:rsidRDefault="005B67F8" w:rsidP="0077652E">
      <w:pPr>
        <w:rPr>
          <w:rFonts w:ascii="仿宋" w:eastAsia="仿宋" w:hAnsi="仿宋"/>
          <w:b/>
          <w:sz w:val="24"/>
          <w:szCs w:val="24"/>
        </w:rPr>
      </w:pPr>
      <w:r>
        <w:rPr>
          <w:rFonts w:ascii="仿宋" w:eastAsia="仿宋" w:hAnsi="仿宋" w:hint="eastAsia"/>
          <w:b/>
          <w:sz w:val="24"/>
          <w:szCs w:val="24"/>
        </w:rPr>
        <w:t>三、考试的基本题型和分值</w:t>
      </w:r>
    </w:p>
    <w:p w:rsidR="005B67F8" w:rsidRDefault="005B67F8" w:rsidP="0077652E">
      <w:pPr>
        <w:rPr>
          <w:rFonts w:ascii="仿宋" w:eastAsia="仿宋" w:hAnsi="仿宋"/>
          <w:b/>
          <w:sz w:val="24"/>
          <w:szCs w:val="24"/>
        </w:rPr>
      </w:pPr>
      <w:r>
        <w:rPr>
          <w:rFonts w:ascii="仿宋" w:eastAsia="仿宋" w:hAnsi="仿宋" w:hint="eastAsia"/>
          <w:b/>
          <w:sz w:val="24"/>
          <w:szCs w:val="24"/>
        </w:rPr>
        <w:t>主要题型可能有：名词解释、简答题、论述题，本科目满分</w:t>
      </w:r>
      <w:r>
        <w:rPr>
          <w:rFonts w:ascii="仿宋" w:eastAsia="仿宋" w:hAnsi="仿宋"/>
          <w:b/>
          <w:sz w:val="24"/>
          <w:szCs w:val="24"/>
        </w:rPr>
        <w:t>100</w:t>
      </w:r>
      <w:r>
        <w:rPr>
          <w:rFonts w:ascii="仿宋" w:eastAsia="仿宋" w:hAnsi="仿宋" w:hint="eastAsia"/>
          <w:b/>
          <w:sz w:val="24"/>
          <w:szCs w:val="24"/>
        </w:rPr>
        <w:t>分。</w:t>
      </w:r>
    </w:p>
    <w:p w:rsidR="005B67F8" w:rsidRDefault="005B67F8" w:rsidP="0077652E">
      <w:pPr>
        <w:rPr>
          <w:rFonts w:ascii="仿宋" w:eastAsia="仿宋" w:hAnsi="仿宋"/>
          <w:b/>
          <w:sz w:val="24"/>
          <w:szCs w:val="24"/>
        </w:rPr>
      </w:pPr>
    </w:p>
    <w:p w:rsidR="005B67F8" w:rsidRDefault="005B67F8" w:rsidP="0077652E">
      <w:pPr>
        <w:rPr>
          <w:rFonts w:ascii="仿宋" w:eastAsia="仿宋" w:hAnsi="仿宋"/>
          <w:b/>
          <w:sz w:val="24"/>
          <w:szCs w:val="24"/>
        </w:rPr>
      </w:pPr>
      <w:r>
        <w:rPr>
          <w:rFonts w:ascii="仿宋" w:eastAsia="仿宋" w:hAnsi="仿宋" w:hint="eastAsia"/>
          <w:b/>
          <w:sz w:val="24"/>
          <w:szCs w:val="24"/>
        </w:rPr>
        <w:t>四、考试形式及</w:t>
      </w:r>
      <w:bookmarkStart w:id="0" w:name="_GoBack"/>
      <w:bookmarkEnd w:id="0"/>
      <w:r>
        <w:rPr>
          <w:rFonts w:ascii="仿宋" w:eastAsia="仿宋" w:hAnsi="仿宋" w:hint="eastAsia"/>
          <w:b/>
          <w:sz w:val="24"/>
          <w:szCs w:val="24"/>
        </w:rPr>
        <w:t>时间</w:t>
      </w:r>
    </w:p>
    <w:p w:rsidR="005B67F8" w:rsidRPr="005D0056" w:rsidRDefault="005B67F8" w:rsidP="0077652E">
      <w:pPr>
        <w:rPr>
          <w:rFonts w:ascii="仿宋" w:eastAsia="仿宋" w:hAnsi="仿宋"/>
          <w:b/>
          <w:sz w:val="24"/>
          <w:szCs w:val="24"/>
        </w:rPr>
      </w:pPr>
      <w:r>
        <w:rPr>
          <w:rFonts w:ascii="仿宋" w:eastAsia="仿宋" w:hAnsi="仿宋" w:hint="eastAsia"/>
          <w:b/>
          <w:sz w:val="24"/>
          <w:szCs w:val="24"/>
        </w:rPr>
        <w:t>笔试，不需要任何辅助工具，考试时间为三小时</w:t>
      </w:r>
    </w:p>
    <w:p w:rsidR="005B67F8" w:rsidRDefault="005B67F8"/>
    <w:sectPr w:rsidR="005B67F8" w:rsidSect="00345614">
      <w:pgSz w:w="11900" w:h="16840"/>
      <w:pgMar w:top="1440" w:right="1800" w:bottom="1440" w:left="1800" w:header="851" w:footer="992" w:gutter="0"/>
      <w:cols w:space="425"/>
      <w:docGrid w:type="lines" w:linePitch="4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7F8" w:rsidRDefault="005B67F8" w:rsidP="00E06C56">
      <w:r>
        <w:separator/>
      </w:r>
    </w:p>
  </w:endnote>
  <w:endnote w:type="continuationSeparator" w:id="0">
    <w:p w:rsidR="005B67F8" w:rsidRDefault="005B67F8" w:rsidP="00E06C56">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
    <w:altName w:val="Arial Unicode MS"/>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7F8" w:rsidRDefault="005B67F8" w:rsidP="00E06C56">
      <w:r>
        <w:separator/>
      </w:r>
    </w:p>
  </w:footnote>
  <w:footnote w:type="continuationSeparator" w:id="0">
    <w:p w:rsidR="005B67F8" w:rsidRDefault="005B67F8" w:rsidP="00E06C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200"/>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652E"/>
    <w:rsid w:val="000417F0"/>
    <w:rsid w:val="000D302E"/>
    <w:rsid w:val="00124DE4"/>
    <w:rsid w:val="00193F70"/>
    <w:rsid w:val="001D37B2"/>
    <w:rsid w:val="001F10D1"/>
    <w:rsid w:val="002700AF"/>
    <w:rsid w:val="00345614"/>
    <w:rsid w:val="003B2717"/>
    <w:rsid w:val="003C5EE0"/>
    <w:rsid w:val="0040526B"/>
    <w:rsid w:val="00436235"/>
    <w:rsid w:val="005B67F8"/>
    <w:rsid w:val="005D0056"/>
    <w:rsid w:val="005D07DD"/>
    <w:rsid w:val="005D54D4"/>
    <w:rsid w:val="005F0E21"/>
    <w:rsid w:val="0077652E"/>
    <w:rsid w:val="00785465"/>
    <w:rsid w:val="007C5010"/>
    <w:rsid w:val="007C6D79"/>
    <w:rsid w:val="00806EA0"/>
    <w:rsid w:val="008E6D2B"/>
    <w:rsid w:val="00973A83"/>
    <w:rsid w:val="00A44720"/>
    <w:rsid w:val="00A56C63"/>
    <w:rsid w:val="00B64687"/>
    <w:rsid w:val="00BA496D"/>
    <w:rsid w:val="00C45924"/>
    <w:rsid w:val="00CA4C87"/>
    <w:rsid w:val="00D674C3"/>
    <w:rsid w:val="00DF5B35"/>
    <w:rsid w:val="00E06C56"/>
    <w:rsid w:val="00EA01CB"/>
    <w:rsid w:val="00F529C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52E"/>
    <w:pPr>
      <w:widowControl w:val="0"/>
      <w:jc w:val="both"/>
    </w:pPr>
    <w:rPr>
      <w:rFonts w:ascii="Times New Roman" w:hAnsi="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B2312">
    <w:name w:val="正文 + 仿宋_GB2312"/>
    <w:aliases w:val="(符号) Arial,小四,灰色-80%,左,首行缩进:  0.85 厘米,行距: 最小值 18 磅,图案: ..."/>
    <w:basedOn w:val="Normal"/>
    <w:uiPriority w:val="99"/>
    <w:rsid w:val="000D302E"/>
    <w:pPr>
      <w:widowControl/>
      <w:shd w:val="clear" w:color="auto" w:fill="FFFFFF"/>
      <w:spacing w:line="360" w:lineRule="atLeast"/>
      <w:ind w:firstLine="480"/>
      <w:jc w:val="left"/>
    </w:pPr>
    <w:rPr>
      <w:rFonts w:ascii="仿宋_GB2312" w:eastAsia="仿宋_GB2312" w:hAnsi="Arial" w:cs="Arial"/>
      <w:color w:val="333333"/>
      <w:kern w:val="0"/>
      <w:sz w:val="24"/>
      <w:szCs w:val="24"/>
    </w:rPr>
  </w:style>
  <w:style w:type="paragraph" w:styleId="Header">
    <w:name w:val="header"/>
    <w:basedOn w:val="Normal"/>
    <w:link w:val="HeaderChar"/>
    <w:uiPriority w:val="99"/>
    <w:semiHidden/>
    <w:rsid w:val="00E06C5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06C56"/>
    <w:rPr>
      <w:rFonts w:ascii="Times New Roman" w:eastAsia="宋体" w:hAnsi="Times New Roman" w:cs="Times New Roman"/>
      <w:sz w:val="18"/>
      <w:szCs w:val="18"/>
    </w:rPr>
  </w:style>
  <w:style w:type="paragraph" w:styleId="Footer">
    <w:name w:val="footer"/>
    <w:basedOn w:val="Normal"/>
    <w:link w:val="FooterChar"/>
    <w:uiPriority w:val="99"/>
    <w:semiHidden/>
    <w:rsid w:val="00E06C5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06C5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TotalTime>
  <Pages>3</Pages>
  <Words>200</Words>
  <Characters>1146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zeda liu</dc:creator>
  <cp:keywords/>
  <dc:description/>
  <cp:lastModifiedBy>USER-</cp:lastModifiedBy>
  <cp:revision>7</cp:revision>
  <dcterms:created xsi:type="dcterms:W3CDTF">2016-10-03T14:00:00Z</dcterms:created>
  <dcterms:modified xsi:type="dcterms:W3CDTF">2016-10-17T08:56:00Z</dcterms:modified>
</cp:coreProperties>
</file>