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BD9" w:rsidRDefault="008B3BD9" w:rsidP="008B3BD9">
      <w:pPr>
        <w:ind w:firstLineChars="150" w:firstLine="31680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《中外法律制度史》</w:t>
      </w:r>
      <w:r w:rsidRPr="00F65256">
        <w:rPr>
          <w:rFonts w:hint="eastAsia"/>
          <w:b/>
          <w:sz w:val="48"/>
          <w:szCs w:val="48"/>
        </w:rPr>
        <w:t>考试大纲</w:t>
      </w:r>
    </w:p>
    <w:p w:rsidR="008B3BD9" w:rsidRDefault="008B3BD9" w:rsidP="00C55D78">
      <w:pPr>
        <w:ind w:firstLineChars="150" w:firstLine="31680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（供法律</w:t>
      </w:r>
      <w:smartTag w:uri="urn:schemas-microsoft-com:office:smarttags" w:element="PersonName">
        <w:smartTagPr>
          <w:attr w:name="ProductID" w:val="史专业"/>
        </w:smartTagPr>
        <w:r>
          <w:rPr>
            <w:rFonts w:hint="eastAsia"/>
            <w:b/>
            <w:sz w:val="48"/>
            <w:szCs w:val="48"/>
          </w:rPr>
          <w:t>史专业</w:t>
        </w:r>
      </w:smartTag>
      <w:r>
        <w:rPr>
          <w:rFonts w:hint="eastAsia"/>
          <w:b/>
          <w:sz w:val="48"/>
          <w:szCs w:val="48"/>
        </w:rPr>
        <w:t>博士研究生用）</w:t>
      </w:r>
    </w:p>
    <w:p w:rsidR="008B3BD9" w:rsidRPr="00DD4BAF" w:rsidRDefault="008B3BD9" w:rsidP="00F65256">
      <w:pPr>
        <w:rPr>
          <w:b/>
          <w:sz w:val="28"/>
          <w:szCs w:val="28"/>
        </w:rPr>
      </w:pPr>
    </w:p>
    <w:p w:rsidR="008B3BD9" w:rsidRPr="00F65256" w:rsidRDefault="008B3BD9" w:rsidP="00F6525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第一部分：考查目标</w:t>
      </w:r>
    </w:p>
    <w:p w:rsidR="008B3BD9" w:rsidRDefault="008B3BD9" w:rsidP="00F65256">
      <w:pPr>
        <w:pStyle w:val="ListParagraph"/>
        <w:numPr>
          <w:ilvl w:val="0"/>
          <w:numId w:val="1"/>
        </w:numPr>
        <w:ind w:firstLineChars="0"/>
        <w:rPr>
          <w:sz w:val="28"/>
          <w:szCs w:val="28"/>
        </w:rPr>
      </w:pPr>
      <w:r w:rsidRPr="00F65256">
        <w:rPr>
          <w:rFonts w:hint="eastAsia"/>
          <w:sz w:val="28"/>
          <w:szCs w:val="28"/>
        </w:rPr>
        <w:t>掌握基本</w:t>
      </w:r>
      <w:r>
        <w:rPr>
          <w:rFonts w:hint="eastAsia"/>
          <w:sz w:val="28"/>
          <w:szCs w:val="28"/>
        </w:rPr>
        <w:t>史实，了解中外法律史发展的主要过程、基本制度规定和主要特征；</w:t>
      </w:r>
    </w:p>
    <w:p w:rsidR="008B3BD9" w:rsidRDefault="008B3BD9" w:rsidP="00F65256">
      <w:pPr>
        <w:pStyle w:val="ListParagraph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掌握基本理论和相关研究信息，能够运用法学理论和方法，来解读、辨析史实与史料；</w:t>
      </w:r>
    </w:p>
    <w:p w:rsidR="008B3BD9" w:rsidRDefault="008B3BD9" w:rsidP="00F65256">
      <w:pPr>
        <w:pStyle w:val="ListParagraph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论据确凿，论证严谨，逻辑合理，文字准确。</w:t>
      </w:r>
    </w:p>
    <w:p w:rsidR="008B3BD9" w:rsidRDefault="008B3BD9" w:rsidP="00F65256">
      <w:pPr>
        <w:pStyle w:val="ListParagraph"/>
        <w:ind w:left="360" w:firstLineChars="0" w:firstLine="0"/>
        <w:rPr>
          <w:sz w:val="28"/>
          <w:szCs w:val="28"/>
        </w:rPr>
      </w:pPr>
    </w:p>
    <w:p w:rsidR="008B3BD9" w:rsidRDefault="008B3BD9" w:rsidP="00935928">
      <w:pPr>
        <w:rPr>
          <w:b/>
          <w:sz w:val="28"/>
          <w:szCs w:val="28"/>
        </w:rPr>
      </w:pPr>
      <w:r w:rsidRPr="00F65256">
        <w:rPr>
          <w:rFonts w:hint="eastAsia"/>
          <w:b/>
          <w:sz w:val="28"/>
          <w:szCs w:val="28"/>
        </w:rPr>
        <w:t>第二部分：</w:t>
      </w:r>
      <w:r>
        <w:rPr>
          <w:rFonts w:hint="eastAsia"/>
          <w:b/>
          <w:sz w:val="28"/>
          <w:szCs w:val="28"/>
        </w:rPr>
        <w:t>考试形式与试题结构</w:t>
      </w:r>
    </w:p>
    <w:p w:rsidR="008B3BD9" w:rsidRDefault="008B3BD9" w:rsidP="00935928">
      <w:pPr>
        <w:pStyle w:val="ListParagraph"/>
        <w:numPr>
          <w:ilvl w:val="0"/>
          <w:numId w:val="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考试</w:t>
      </w:r>
      <w:r w:rsidRPr="00935928">
        <w:rPr>
          <w:rFonts w:hint="eastAsia"/>
          <w:sz w:val="28"/>
          <w:szCs w:val="28"/>
        </w:rPr>
        <w:t>形式：</w:t>
      </w:r>
    </w:p>
    <w:p w:rsidR="008B3BD9" w:rsidRDefault="008B3BD9" w:rsidP="0093592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闭卷考试。</w:t>
      </w:r>
    </w:p>
    <w:p w:rsidR="008B3BD9" w:rsidRDefault="008B3BD9" w:rsidP="00935928">
      <w:pPr>
        <w:pStyle w:val="ListParagraph"/>
        <w:numPr>
          <w:ilvl w:val="0"/>
          <w:numId w:val="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内容分布：</w:t>
      </w:r>
    </w:p>
    <w:p w:rsidR="008B3BD9" w:rsidRDefault="008B3BD9" w:rsidP="0093592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中国古代法律制度约占</w:t>
      </w:r>
      <w:r>
        <w:rPr>
          <w:sz w:val="28"/>
          <w:szCs w:val="28"/>
        </w:rPr>
        <w:t>25%</w:t>
      </w:r>
      <w:r>
        <w:rPr>
          <w:rFonts w:hint="eastAsia"/>
          <w:sz w:val="28"/>
          <w:szCs w:val="28"/>
        </w:rPr>
        <w:t>；</w:t>
      </w:r>
    </w:p>
    <w:p w:rsidR="008B3BD9" w:rsidRDefault="008B3BD9" w:rsidP="0093592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中国近代法律制度约占</w:t>
      </w:r>
      <w:r>
        <w:rPr>
          <w:sz w:val="28"/>
          <w:szCs w:val="28"/>
        </w:rPr>
        <w:t>25%</w:t>
      </w:r>
      <w:r>
        <w:rPr>
          <w:rFonts w:hint="eastAsia"/>
          <w:sz w:val="28"/>
          <w:szCs w:val="28"/>
        </w:rPr>
        <w:t>；</w:t>
      </w:r>
    </w:p>
    <w:p w:rsidR="008B3BD9" w:rsidRDefault="008B3BD9" w:rsidP="0093592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世界上古中世纪法律制度约占</w:t>
      </w:r>
      <w:r>
        <w:rPr>
          <w:sz w:val="28"/>
          <w:szCs w:val="28"/>
        </w:rPr>
        <w:t>25%</w:t>
      </w:r>
      <w:r>
        <w:rPr>
          <w:rFonts w:hint="eastAsia"/>
          <w:sz w:val="28"/>
          <w:szCs w:val="28"/>
        </w:rPr>
        <w:t>；</w:t>
      </w:r>
    </w:p>
    <w:p w:rsidR="008B3BD9" w:rsidRDefault="008B3BD9" w:rsidP="0093592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世界近现代法律制度约占</w:t>
      </w:r>
      <w:r>
        <w:rPr>
          <w:sz w:val="28"/>
          <w:szCs w:val="28"/>
        </w:rPr>
        <w:t>25%</w:t>
      </w:r>
      <w:r>
        <w:rPr>
          <w:rFonts w:hint="eastAsia"/>
          <w:sz w:val="28"/>
          <w:szCs w:val="28"/>
        </w:rPr>
        <w:t>。</w:t>
      </w:r>
    </w:p>
    <w:p w:rsidR="008B3BD9" w:rsidRDefault="008B3BD9" w:rsidP="00935928">
      <w:pPr>
        <w:pStyle w:val="ListParagraph"/>
        <w:numPr>
          <w:ilvl w:val="0"/>
          <w:numId w:val="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试题题型</w:t>
      </w:r>
    </w:p>
    <w:p w:rsidR="008B3BD9" w:rsidRDefault="008B3BD9" w:rsidP="0093592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分析和论述题，共计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道题，每题</w:t>
      </w:r>
      <w:r>
        <w:rPr>
          <w:sz w:val="28"/>
          <w:szCs w:val="28"/>
        </w:rPr>
        <w:t>25</w:t>
      </w:r>
      <w:r>
        <w:rPr>
          <w:rFonts w:hint="eastAsia"/>
          <w:sz w:val="28"/>
          <w:szCs w:val="28"/>
        </w:rPr>
        <w:t>分。</w:t>
      </w:r>
    </w:p>
    <w:p w:rsidR="008B3BD9" w:rsidRDefault="008B3BD9" w:rsidP="00935928">
      <w:pPr>
        <w:rPr>
          <w:sz w:val="28"/>
          <w:szCs w:val="28"/>
        </w:rPr>
      </w:pPr>
    </w:p>
    <w:p w:rsidR="008B3BD9" w:rsidRPr="00935928" w:rsidRDefault="008B3BD9" w:rsidP="00935928">
      <w:pPr>
        <w:rPr>
          <w:b/>
          <w:sz w:val="28"/>
          <w:szCs w:val="28"/>
        </w:rPr>
      </w:pPr>
    </w:p>
    <w:p w:rsidR="008B3BD9" w:rsidRPr="00935928" w:rsidRDefault="008B3BD9" w:rsidP="00935928">
      <w:pPr>
        <w:rPr>
          <w:b/>
          <w:sz w:val="28"/>
          <w:szCs w:val="28"/>
        </w:rPr>
      </w:pPr>
      <w:r w:rsidRPr="00935928">
        <w:rPr>
          <w:rFonts w:hint="eastAsia"/>
          <w:b/>
          <w:sz w:val="28"/>
          <w:szCs w:val="28"/>
        </w:rPr>
        <w:t>第三部分：考查范围</w:t>
      </w:r>
    </w:p>
    <w:p w:rsidR="008B3BD9" w:rsidRPr="0036604C" w:rsidRDefault="008B3BD9" w:rsidP="00935928">
      <w:pPr>
        <w:pStyle w:val="ListParagraph"/>
        <w:numPr>
          <w:ilvl w:val="0"/>
          <w:numId w:val="3"/>
        </w:numPr>
        <w:ind w:firstLineChars="0"/>
        <w:rPr>
          <w:b/>
          <w:sz w:val="28"/>
          <w:szCs w:val="28"/>
        </w:rPr>
      </w:pPr>
      <w:r w:rsidRPr="0036604C">
        <w:rPr>
          <w:rFonts w:hint="eastAsia"/>
          <w:b/>
          <w:sz w:val="28"/>
          <w:szCs w:val="28"/>
        </w:rPr>
        <w:t>中国古代</w:t>
      </w:r>
      <w:r>
        <w:rPr>
          <w:rFonts w:hint="eastAsia"/>
          <w:b/>
          <w:sz w:val="28"/>
          <w:szCs w:val="28"/>
        </w:rPr>
        <w:t>法律制度</w:t>
      </w:r>
    </w:p>
    <w:p w:rsidR="008B3BD9" w:rsidRDefault="008B3BD9" w:rsidP="00935928">
      <w:pPr>
        <w:pStyle w:val="ListParagraph"/>
        <w:numPr>
          <w:ilvl w:val="0"/>
          <w:numId w:val="4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夏商周法律制度</w:t>
      </w:r>
    </w:p>
    <w:p w:rsidR="008B3BD9" w:rsidRDefault="008B3BD9" w:rsidP="00935928">
      <w:pPr>
        <w:pStyle w:val="ListParagraph"/>
        <w:numPr>
          <w:ilvl w:val="0"/>
          <w:numId w:val="4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春秋战国法律制度</w:t>
      </w:r>
    </w:p>
    <w:p w:rsidR="008B3BD9" w:rsidRDefault="008B3BD9" w:rsidP="00935928">
      <w:pPr>
        <w:pStyle w:val="ListParagraph"/>
        <w:numPr>
          <w:ilvl w:val="0"/>
          <w:numId w:val="4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秦汉魏晋法律制度</w:t>
      </w:r>
    </w:p>
    <w:p w:rsidR="008B3BD9" w:rsidRDefault="008B3BD9" w:rsidP="00935928">
      <w:pPr>
        <w:pStyle w:val="ListParagraph"/>
        <w:numPr>
          <w:ilvl w:val="0"/>
          <w:numId w:val="4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隋唐五代法律制度</w:t>
      </w:r>
    </w:p>
    <w:p w:rsidR="008B3BD9" w:rsidRDefault="008B3BD9" w:rsidP="00935928">
      <w:pPr>
        <w:pStyle w:val="ListParagraph"/>
        <w:numPr>
          <w:ilvl w:val="0"/>
          <w:numId w:val="4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宋辽金法律制度</w:t>
      </w:r>
    </w:p>
    <w:p w:rsidR="008B3BD9" w:rsidRDefault="008B3BD9" w:rsidP="00935928">
      <w:pPr>
        <w:pStyle w:val="ListParagraph"/>
        <w:numPr>
          <w:ilvl w:val="0"/>
          <w:numId w:val="4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明代法律制度</w:t>
      </w:r>
    </w:p>
    <w:p w:rsidR="008B3BD9" w:rsidRDefault="008B3BD9" w:rsidP="00935928">
      <w:pPr>
        <w:pStyle w:val="ListParagraph"/>
        <w:numPr>
          <w:ilvl w:val="0"/>
          <w:numId w:val="4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清代法律制度</w:t>
      </w:r>
    </w:p>
    <w:p w:rsidR="008B3BD9" w:rsidRPr="0036604C" w:rsidRDefault="008B3BD9" w:rsidP="0036604C">
      <w:pPr>
        <w:pStyle w:val="ListParagraph"/>
        <w:numPr>
          <w:ilvl w:val="0"/>
          <w:numId w:val="3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中国近</w:t>
      </w:r>
      <w:r w:rsidRPr="0036604C">
        <w:rPr>
          <w:rFonts w:hint="eastAsia"/>
          <w:b/>
          <w:sz w:val="28"/>
          <w:szCs w:val="28"/>
        </w:rPr>
        <w:t>代史</w:t>
      </w:r>
      <w:r>
        <w:rPr>
          <w:rFonts w:hint="eastAsia"/>
          <w:b/>
          <w:sz w:val="28"/>
          <w:szCs w:val="28"/>
        </w:rPr>
        <w:t>法律制度</w:t>
      </w:r>
    </w:p>
    <w:p w:rsidR="008B3BD9" w:rsidRDefault="008B3BD9" w:rsidP="0036604C">
      <w:pPr>
        <w:pStyle w:val="ListParagraph"/>
        <w:numPr>
          <w:ilvl w:val="0"/>
          <w:numId w:val="5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南京临时政府法律制度</w:t>
      </w:r>
    </w:p>
    <w:p w:rsidR="008B3BD9" w:rsidRDefault="008B3BD9" w:rsidP="0036604C">
      <w:pPr>
        <w:pStyle w:val="ListParagraph"/>
        <w:numPr>
          <w:ilvl w:val="0"/>
          <w:numId w:val="5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北京政府法律制度</w:t>
      </w:r>
    </w:p>
    <w:p w:rsidR="008B3BD9" w:rsidRDefault="008B3BD9" w:rsidP="0036604C">
      <w:pPr>
        <w:pStyle w:val="ListParagraph"/>
        <w:numPr>
          <w:ilvl w:val="0"/>
          <w:numId w:val="5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南京国民政府法律制度</w:t>
      </w:r>
    </w:p>
    <w:p w:rsidR="008B3BD9" w:rsidRDefault="008B3BD9" w:rsidP="0036604C">
      <w:pPr>
        <w:pStyle w:val="ListParagraph"/>
        <w:numPr>
          <w:ilvl w:val="0"/>
          <w:numId w:val="5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革命根据地新民主主义政权的立法概况</w:t>
      </w:r>
    </w:p>
    <w:p w:rsidR="008B3BD9" w:rsidRDefault="008B3BD9" w:rsidP="00656F26">
      <w:pPr>
        <w:pStyle w:val="ListParagraph"/>
        <w:numPr>
          <w:ilvl w:val="0"/>
          <w:numId w:val="5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革命根据地新民主主义政权的法律内容及其特点</w:t>
      </w:r>
    </w:p>
    <w:p w:rsidR="008B3BD9" w:rsidRDefault="008B3BD9" w:rsidP="00656F26">
      <w:pPr>
        <w:pStyle w:val="ListParagraph"/>
        <w:numPr>
          <w:ilvl w:val="0"/>
          <w:numId w:val="5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革命根据地新民主主义政权的司法制度</w:t>
      </w:r>
    </w:p>
    <w:p w:rsidR="008B3BD9" w:rsidRPr="00F62113" w:rsidRDefault="008B3BD9" w:rsidP="00F62113">
      <w:pPr>
        <w:pStyle w:val="ListParagraph"/>
        <w:numPr>
          <w:ilvl w:val="0"/>
          <w:numId w:val="3"/>
        </w:numPr>
        <w:ind w:firstLineChars="0"/>
        <w:rPr>
          <w:b/>
          <w:sz w:val="28"/>
          <w:szCs w:val="28"/>
        </w:rPr>
      </w:pPr>
      <w:r w:rsidRPr="00F62113">
        <w:rPr>
          <w:rFonts w:hint="eastAsia"/>
          <w:b/>
          <w:sz w:val="28"/>
          <w:szCs w:val="28"/>
        </w:rPr>
        <w:t>世界上古中世纪</w:t>
      </w:r>
      <w:r>
        <w:rPr>
          <w:rFonts w:hint="eastAsia"/>
          <w:b/>
          <w:sz w:val="28"/>
          <w:szCs w:val="28"/>
        </w:rPr>
        <w:t>法律制度</w:t>
      </w:r>
    </w:p>
    <w:p w:rsidR="008B3BD9" w:rsidRDefault="008B3BD9" w:rsidP="00F62113">
      <w:pPr>
        <w:pStyle w:val="ListParagraph"/>
        <w:numPr>
          <w:ilvl w:val="0"/>
          <w:numId w:val="8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楔形文字法</w:t>
      </w:r>
    </w:p>
    <w:p w:rsidR="008B3BD9" w:rsidRDefault="008B3BD9" w:rsidP="00F62113">
      <w:pPr>
        <w:pStyle w:val="ListParagraph"/>
        <w:numPr>
          <w:ilvl w:val="0"/>
          <w:numId w:val="8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印度法</w:t>
      </w:r>
    </w:p>
    <w:p w:rsidR="008B3BD9" w:rsidRDefault="008B3BD9" w:rsidP="00F62113">
      <w:pPr>
        <w:pStyle w:val="ListParagraph"/>
        <w:numPr>
          <w:ilvl w:val="0"/>
          <w:numId w:val="8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古希腊法</w:t>
      </w:r>
    </w:p>
    <w:p w:rsidR="008B3BD9" w:rsidRDefault="008B3BD9" w:rsidP="00F62113">
      <w:pPr>
        <w:pStyle w:val="ListParagraph"/>
        <w:numPr>
          <w:ilvl w:val="0"/>
          <w:numId w:val="8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罗马法</w:t>
      </w:r>
    </w:p>
    <w:p w:rsidR="008B3BD9" w:rsidRDefault="008B3BD9" w:rsidP="00F62113">
      <w:pPr>
        <w:pStyle w:val="ListParagraph"/>
        <w:numPr>
          <w:ilvl w:val="0"/>
          <w:numId w:val="8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日耳曼法</w:t>
      </w:r>
    </w:p>
    <w:p w:rsidR="008B3BD9" w:rsidRDefault="008B3BD9" w:rsidP="00F62113">
      <w:pPr>
        <w:pStyle w:val="ListParagraph"/>
        <w:numPr>
          <w:ilvl w:val="0"/>
          <w:numId w:val="8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教会法</w:t>
      </w:r>
    </w:p>
    <w:p w:rsidR="008B3BD9" w:rsidRDefault="008B3BD9" w:rsidP="00F62113">
      <w:pPr>
        <w:pStyle w:val="ListParagraph"/>
        <w:numPr>
          <w:ilvl w:val="0"/>
          <w:numId w:val="8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中世纪城市法和商法</w:t>
      </w:r>
    </w:p>
    <w:p w:rsidR="008B3BD9" w:rsidRDefault="008B3BD9" w:rsidP="00F62113">
      <w:pPr>
        <w:pStyle w:val="ListParagraph"/>
        <w:numPr>
          <w:ilvl w:val="0"/>
          <w:numId w:val="8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伊斯兰法</w:t>
      </w:r>
    </w:p>
    <w:p w:rsidR="008B3BD9" w:rsidRDefault="008B3BD9" w:rsidP="00F62113">
      <w:pPr>
        <w:pStyle w:val="ListParagraph"/>
        <w:numPr>
          <w:ilvl w:val="0"/>
          <w:numId w:val="3"/>
        </w:numPr>
        <w:ind w:firstLineChars="0"/>
        <w:rPr>
          <w:b/>
          <w:sz w:val="28"/>
          <w:szCs w:val="28"/>
        </w:rPr>
      </w:pPr>
      <w:r w:rsidRPr="00F62113">
        <w:rPr>
          <w:rFonts w:hint="eastAsia"/>
          <w:b/>
          <w:sz w:val="28"/>
          <w:szCs w:val="28"/>
        </w:rPr>
        <w:t>世界</w:t>
      </w:r>
      <w:r>
        <w:rPr>
          <w:rFonts w:hint="eastAsia"/>
          <w:b/>
          <w:sz w:val="28"/>
          <w:szCs w:val="28"/>
        </w:rPr>
        <w:t>近现代法律制度</w:t>
      </w:r>
    </w:p>
    <w:p w:rsidR="008B3BD9" w:rsidRDefault="008B3BD9" w:rsidP="006615EC">
      <w:pPr>
        <w:pStyle w:val="ListParagraph"/>
        <w:numPr>
          <w:ilvl w:val="0"/>
          <w:numId w:val="9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英国法</w:t>
      </w:r>
    </w:p>
    <w:p w:rsidR="008B3BD9" w:rsidRDefault="008B3BD9" w:rsidP="006615EC">
      <w:pPr>
        <w:pStyle w:val="ListParagraph"/>
        <w:numPr>
          <w:ilvl w:val="0"/>
          <w:numId w:val="9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美国法</w:t>
      </w:r>
    </w:p>
    <w:p w:rsidR="008B3BD9" w:rsidRDefault="008B3BD9" w:rsidP="006615EC">
      <w:pPr>
        <w:pStyle w:val="ListParagraph"/>
        <w:numPr>
          <w:ilvl w:val="0"/>
          <w:numId w:val="9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法国法</w:t>
      </w:r>
    </w:p>
    <w:p w:rsidR="008B3BD9" w:rsidRDefault="008B3BD9" w:rsidP="006615EC">
      <w:pPr>
        <w:pStyle w:val="ListParagraph"/>
        <w:numPr>
          <w:ilvl w:val="0"/>
          <w:numId w:val="9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德国法</w:t>
      </w:r>
    </w:p>
    <w:p w:rsidR="008B3BD9" w:rsidRDefault="008B3BD9" w:rsidP="006615EC">
      <w:pPr>
        <w:pStyle w:val="ListParagraph"/>
        <w:numPr>
          <w:ilvl w:val="0"/>
          <w:numId w:val="9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日本法</w:t>
      </w:r>
    </w:p>
    <w:p w:rsidR="008B3BD9" w:rsidRDefault="008B3BD9" w:rsidP="006615EC">
      <w:pPr>
        <w:pStyle w:val="ListParagraph"/>
        <w:numPr>
          <w:ilvl w:val="0"/>
          <w:numId w:val="9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俄国法</w:t>
      </w:r>
    </w:p>
    <w:p w:rsidR="008B3BD9" w:rsidRDefault="008B3BD9" w:rsidP="006615EC">
      <w:pPr>
        <w:pStyle w:val="ListParagraph"/>
        <w:numPr>
          <w:ilvl w:val="0"/>
          <w:numId w:val="9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欧洲联盟法</w:t>
      </w:r>
    </w:p>
    <w:p w:rsidR="008B3BD9" w:rsidRDefault="008B3BD9" w:rsidP="000E4B3A">
      <w:pPr>
        <w:rPr>
          <w:sz w:val="28"/>
          <w:szCs w:val="28"/>
        </w:rPr>
      </w:pPr>
    </w:p>
    <w:p w:rsidR="008B3BD9" w:rsidRDefault="008B3BD9" w:rsidP="000E4B3A">
      <w:pPr>
        <w:rPr>
          <w:b/>
          <w:sz w:val="28"/>
          <w:szCs w:val="28"/>
        </w:rPr>
      </w:pPr>
    </w:p>
    <w:p w:rsidR="008B3BD9" w:rsidRPr="00656F26" w:rsidRDefault="008B3BD9" w:rsidP="000E4B3A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第五部分：</w:t>
      </w:r>
      <w:r w:rsidRPr="00656F26">
        <w:rPr>
          <w:rFonts w:hint="eastAsia"/>
          <w:b/>
          <w:sz w:val="28"/>
          <w:szCs w:val="28"/>
        </w:rPr>
        <w:t>试题范例</w:t>
      </w:r>
    </w:p>
    <w:p w:rsidR="008B3BD9" w:rsidRPr="00656F26" w:rsidRDefault="008B3BD9" w:rsidP="00C2436E">
      <w:pPr>
        <w:spacing w:line="300" w:lineRule="auto"/>
        <w:rPr>
          <w:b/>
          <w:sz w:val="28"/>
          <w:szCs w:val="28"/>
        </w:rPr>
      </w:pPr>
      <w:r w:rsidRPr="00656F26">
        <w:rPr>
          <w:rFonts w:hint="eastAsia"/>
          <w:b/>
          <w:sz w:val="28"/>
          <w:szCs w:val="28"/>
        </w:rPr>
        <w:t>范例一：</w:t>
      </w:r>
    </w:p>
    <w:p w:rsidR="008B3BD9" w:rsidRPr="00656F26" w:rsidRDefault="008B3BD9" w:rsidP="00656F26">
      <w:pPr>
        <w:pStyle w:val="ListParagraph"/>
        <w:numPr>
          <w:ilvl w:val="0"/>
          <w:numId w:val="14"/>
        </w:numPr>
        <w:spacing w:line="300" w:lineRule="auto"/>
        <w:ind w:firstLineChars="0"/>
        <w:rPr>
          <w:sz w:val="28"/>
          <w:szCs w:val="28"/>
        </w:rPr>
      </w:pPr>
      <w:r w:rsidRPr="00656F26">
        <w:rPr>
          <w:rFonts w:hint="eastAsia"/>
          <w:sz w:val="28"/>
          <w:szCs w:val="28"/>
        </w:rPr>
        <w:t>试论唐律的基本精神和历史地位（</w:t>
      </w:r>
      <w:r w:rsidRPr="00656F26">
        <w:rPr>
          <w:sz w:val="28"/>
          <w:szCs w:val="28"/>
        </w:rPr>
        <w:t>25</w:t>
      </w:r>
      <w:r w:rsidRPr="00656F26">
        <w:rPr>
          <w:rFonts w:hint="eastAsia"/>
          <w:sz w:val="28"/>
          <w:szCs w:val="28"/>
        </w:rPr>
        <w:t>分）；</w:t>
      </w:r>
      <w:r w:rsidRPr="00656F26">
        <w:rPr>
          <w:sz w:val="28"/>
          <w:szCs w:val="28"/>
        </w:rPr>
        <w:t xml:space="preserve"> </w:t>
      </w:r>
    </w:p>
    <w:p w:rsidR="008B3BD9" w:rsidRPr="00656F26" w:rsidRDefault="008B3BD9" w:rsidP="00656F26">
      <w:pPr>
        <w:pStyle w:val="ListParagraph"/>
        <w:numPr>
          <w:ilvl w:val="0"/>
          <w:numId w:val="14"/>
        </w:numPr>
        <w:spacing w:line="300" w:lineRule="auto"/>
        <w:ind w:firstLineChars="0"/>
        <w:rPr>
          <w:sz w:val="28"/>
          <w:szCs w:val="28"/>
        </w:rPr>
      </w:pPr>
      <w:r w:rsidRPr="00656F26">
        <w:rPr>
          <w:rFonts w:hint="eastAsia"/>
          <w:sz w:val="28"/>
          <w:szCs w:val="28"/>
        </w:rPr>
        <w:t>试阐释孙中山“中华民国方略与立法思想”的主要内容和贡献（</w:t>
      </w:r>
      <w:r w:rsidRPr="00656F26">
        <w:rPr>
          <w:sz w:val="28"/>
          <w:szCs w:val="28"/>
        </w:rPr>
        <w:t>25</w:t>
      </w:r>
      <w:r w:rsidRPr="00656F26">
        <w:rPr>
          <w:rFonts w:hint="eastAsia"/>
          <w:sz w:val="28"/>
          <w:szCs w:val="28"/>
        </w:rPr>
        <w:t>分）；</w:t>
      </w:r>
    </w:p>
    <w:p w:rsidR="008B3BD9" w:rsidRPr="00656F26" w:rsidRDefault="008B3BD9" w:rsidP="00C2436E">
      <w:pPr>
        <w:spacing w:line="300" w:lineRule="auto"/>
        <w:rPr>
          <w:sz w:val="28"/>
          <w:szCs w:val="28"/>
        </w:rPr>
      </w:pPr>
      <w:r w:rsidRPr="00656F26">
        <w:rPr>
          <w:rFonts w:hint="eastAsia"/>
          <w:sz w:val="28"/>
          <w:szCs w:val="28"/>
        </w:rPr>
        <w:t>三、试论《罗马法》的形成过程及其历史影响（</w:t>
      </w:r>
      <w:r w:rsidRPr="00656F26">
        <w:rPr>
          <w:sz w:val="28"/>
          <w:szCs w:val="28"/>
        </w:rPr>
        <w:t>25</w:t>
      </w:r>
      <w:r w:rsidRPr="00656F26">
        <w:rPr>
          <w:rFonts w:hint="eastAsia"/>
          <w:sz w:val="28"/>
          <w:szCs w:val="28"/>
        </w:rPr>
        <w:t>分）；</w:t>
      </w:r>
    </w:p>
    <w:p w:rsidR="008B3BD9" w:rsidRPr="00656F26" w:rsidRDefault="008B3BD9" w:rsidP="000E4B3A">
      <w:pPr>
        <w:spacing w:line="300" w:lineRule="auto"/>
        <w:rPr>
          <w:rFonts w:ascii="宋体"/>
          <w:sz w:val="28"/>
          <w:szCs w:val="28"/>
        </w:rPr>
      </w:pPr>
      <w:r w:rsidRPr="00656F26">
        <w:rPr>
          <w:rFonts w:ascii="宋体" w:hAnsi="宋体" w:hint="eastAsia"/>
          <w:sz w:val="28"/>
          <w:szCs w:val="28"/>
        </w:rPr>
        <w:t>四、《美国宪法》权力结构的特点及其运行规律</w:t>
      </w:r>
      <w:r w:rsidRPr="00656F26">
        <w:rPr>
          <w:rFonts w:hint="eastAsia"/>
          <w:sz w:val="28"/>
          <w:szCs w:val="28"/>
        </w:rPr>
        <w:t>（</w:t>
      </w:r>
      <w:r w:rsidRPr="00656F26">
        <w:rPr>
          <w:sz w:val="28"/>
          <w:szCs w:val="28"/>
        </w:rPr>
        <w:t>25</w:t>
      </w:r>
      <w:r w:rsidRPr="00656F26">
        <w:rPr>
          <w:rFonts w:hint="eastAsia"/>
          <w:sz w:val="28"/>
          <w:szCs w:val="28"/>
        </w:rPr>
        <w:t>分）</w:t>
      </w:r>
      <w:r w:rsidRPr="00656F26">
        <w:rPr>
          <w:rFonts w:ascii="宋体" w:hAnsi="宋体" w:hint="eastAsia"/>
          <w:sz w:val="28"/>
          <w:szCs w:val="28"/>
        </w:rPr>
        <w:t>。</w:t>
      </w:r>
    </w:p>
    <w:p w:rsidR="008B3BD9" w:rsidRPr="00656F26" w:rsidRDefault="008B3BD9" w:rsidP="00656F26">
      <w:pPr>
        <w:spacing w:line="300" w:lineRule="auto"/>
        <w:rPr>
          <w:b/>
          <w:sz w:val="28"/>
          <w:szCs w:val="28"/>
        </w:rPr>
      </w:pPr>
      <w:r w:rsidRPr="00656F26">
        <w:rPr>
          <w:rFonts w:hint="eastAsia"/>
          <w:b/>
          <w:sz w:val="28"/>
          <w:szCs w:val="28"/>
        </w:rPr>
        <w:t>范例二：</w:t>
      </w:r>
    </w:p>
    <w:p w:rsidR="008B3BD9" w:rsidRPr="00656F26" w:rsidRDefault="008B3BD9" w:rsidP="00656F26">
      <w:pPr>
        <w:spacing w:line="30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一、</w:t>
      </w:r>
      <w:r w:rsidRPr="00656F26">
        <w:rPr>
          <w:rFonts w:hint="eastAsia"/>
          <w:sz w:val="28"/>
          <w:szCs w:val="28"/>
        </w:rPr>
        <w:t>秦代的法律制度是如何体现法家思想的（</w:t>
      </w:r>
      <w:r w:rsidRPr="00656F26">
        <w:rPr>
          <w:sz w:val="28"/>
          <w:szCs w:val="28"/>
        </w:rPr>
        <w:t>25</w:t>
      </w:r>
      <w:r w:rsidRPr="00656F26">
        <w:rPr>
          <w:rFonts w:hint="eastAsia"/>
          <w:sz w:val="28"/>
          <w:szCs w:val="28"/>
        </w:rPr>
        <w:t>分）？</w:t>
      </w:r>
    </w:p>
    <w:p w:rsidR="008B3BD9" w:rsidRPr="00656F26" w:rsidRDefault="008B3BD9" w:rsidP="00656F26">
      <w:pPr>
        <w:spacing w:line="30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二、</w:t>
      </w:r>
      <w:r w:rsidRPr="00656F26">
        <w:rPr>
          <w:rFonts w:hint="eastAsia"/>
          <w:sz w:val="28"/>
          <w:szCs w:val="28"/>
        </w:rPr>
        <w:t>《宋刑统》是如何制度的？它的价值何在（</w:t>
      </w:r>
      <w:r w:rsidRPr="00656F26">
        <w:rPr>
          <w:sz w:val="28"/>
          <w:szCs w:val="28"/>
        </w:rPr>
        <w:t>25</w:t>
      </w:r>
      <w:r w:rsidRPr="00656F26">
        <w:rPr>
          <w:rFonts w:hint="eastAsia"/>
          <w:sz w:val="28"/>
          <w:szCs w:val="28"/>
        </w:rPr>
        <w:t>分）？</w:t>
      </w:r>
    </w:p>
    <w:p w:rsidR="008B3BD9" w:rsidRPr="00656F26" w:rsidRDefault="008B3BD9" w:rsidP="00656F26">
      <w:pPr>
        <w:spacing w:line="30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三、</w:t>
      </w:r>
      <w:r w:rsidRPr="00656F26">
        <w:rPr>
          <w:rFonts w:hint="eastAsia"/>
          <w:sz w:val="28"/>
          <w:szCs w:val="28"/>
        </w:rPr>
        <w:t>《日耳曼法》的特点和历史地位是什么（</w:t>
      </w:r>
      <w:r w:rsidRPr="00656F26">
        <w:rPr>
          <w:sz w:val="28"/>
          <w:szCs w:val="28"/>
        </w:rPr>
        <w:t>25</w:t>
      </w:r>
      <w:r w:rsidRPr="00656F26">
        <w:rPr>
          <w:rFonts w:hint="eastAsia"/>
          <w:sz w:val="28"/>
          <w:szCs w:val="28"/>
        </w:rPr>
        <w:t>分）？</w:t>
      </w:r>
    </w:p>
    <w:p w:rsidR="008B3BD9" w:rsidRPr="00656F26" w:rsidRDefault="008B3BD9" w:rsidP="00656F26">
      <w:pPr>
        <w:spacing w:line="30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四、</w:t>
      </w:r>
      <w:r w:rsidRPr="00656F26">
        <w:rPr>
          <w:rFonts w:hint="eastAsia"/>
          <w:sz w:val="28"/>
          <w:szCs w:val="28"/>
        </w:rPr>
        <w:t>《英国宪法》的渊源、基本原则和特点是什么（</w:t>
      </w:r>
      <w:r w:rsidRPr="00656F26">
        <w:rPr>
          <w:sz w:val="28"/>
          <w:szCs w:val="28"/>
        </w:rPr>
        <w:t>25</w:t>
      </w:r>
      <w:r w:rsidRPr="00656F26">
        <w:rPr>
          <w:rFonts w:hint="eastAsia"/>
          <w:sz w:val="28"/>
          <w:szCs w:val="28"/>
        </w:rPr>
        <w:t>分）？</w:t>
      </w:r>
    </w:p>
    <w:p w:rsidR="008B3BD9" w:rsidRPr="006615EC" w:rsidRDefault="008B3BD9" w:rsidP="006615EC">
      <w:pPr>
        <w:rPr>
          <w:sz w:val="28"/>
          <w:szCs w:val="28"/>
        </w:rPr>
      </w:pPr>
    </w:p>
    <w:p w:rsidR="008B3BD9" w:rsidRPr="00F62113" w:rsidRDefault="008B3BD9" w:rsidP="00F62113">
      <w:pPr>
        <w:rPr>
          <w:sz w:val="28"/>
          <w:szCs w:val="28"/>
        </w:rPr>
      </w:pPr>
    </w:p>
    <w:p w:rsidR="008B3BD9" w:rsidRPr="00935928" w:rsidRDefault="008B3BD9" w:rsidP="00935928">
      <w:pPr>
        <w:rPr>
          <w:sz w:val="28"/>
          <w:szCs w:val="28"/>
        </w:rPr>
      </w:pPr>
    </w:p>
    <w:p w:rsidR="008B3BD9" w:rsidRDefault="008B3BD9" w:rsidP="00F65256">
      <w:pPr>
        <w:rPr>
          <w:b/>
          <w:sz w:val="28"/>
          <w:szCs w:val="28"/>
        </w:rPr>
      </w:pPr>
    </w:p>
    <w:p w:rsidR="008B3BD9" w:rsidRDefault="008B3BD9" w:rsidP="00F65256">
      <w:pPr>
        <w:rPr>
          <w:b/>
          <w:sz w:val="28"/>
          <w:szCs w:val="28"/>
        </w:rPr>
      </w:pPr>
    </w:p>
    <w:p w:rsidR="008B3BD9" w:rsidRDefault="008B3BD9" w:rsidP="00F65256">
      <w:pPr>
        <w:rPr>
          <w:b/>
          <w:sz w:val="28"/>
          <w:szCs w:val="28"/>
        </w:rPr>
      </w:pPr>
    </w:p>
    <w:p w:rsidR="008B3BD9" w:rsidRDefault="008B3BD9" w:rsidP="00F65256">
      <w:pPr>
        <w:rPr>
          <w:b/>
          <w:sz w:val="28"/>
          <w:szCs w:val="28"/>
        </w:rPr>
      </w:pPr>
    </w:p>
    <w:p w:rsidR="008B3BD9" w:rsidRPr="00F65256" w:rsidRDefault="008B3BD9">
      <w:pPr>
        <w:rPr>
          <w:b/>
          <w:sz w:val="28"/>
          <w:szCs w:val="28"/>
        </w:rPr>
      </w:pPr>
    </w:p>
    <w:sectPr w:rsidR="008B3BD9" w:rsidRPr="00F65256" w:rsidSect="003678CF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BD9" w:rsidRDefault="008B3BD9" w:rsidP="00412F60">
      <w:r>
        <w:separator/>
      </w:r>
    </w:p>
  </w:endnote>
  <w:endnote w:type="continuationSeparator" w:id="0">
    <w:p w:rsidR="008B3BD9" w:rsidRDefault="008B3BD9" w:rsidP="00412F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BD9" w:rsidRDefault="008B3BD9">
    <w:pPr>
      <w:pStyle w:val="Footer"/>
      <w:jc w:val="center"/>
    </w:pPr>
    <w:fldSimple w:instr=" PAGE   \* MERGEFORMAT ">
      <w:r w:rsidRPr="00C55D78">
        <w:rPr>
          <w:noProof/>
          <w:lang w:val="zh-CN"/>
        </w:rPr>
        <w:t>3</w:t>
      </w:r>
    </w:fldSimple>
  </w:p>
  <w:p w:rsidR="008B3BD9" w:rsidRDefault="008B3BD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BD9" w:rsidRDefault="008B3BD9" w:rsidP="00412F60">
      <w:r>
        <w:separator/>
      </w:r>
    </w:p>
  </w:footnote>
  <w:footnote w:type="continuationSeparator" w:id="0">
    <w:p w:rsidR="008B3BD9" w:rsidRDefault="008B3BD9" w:rsidP="00412F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93F72"/>
    <w:multiLevelType w:val="hybridMultilevel"/>
    <w:tmpl w:val="F8F69B40"/>
    <w:lvl w:ilvl="0" w:tplc="FE361C0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07A4D9E"/>
    <w:multiLevelType w:val="hybridMultilevel"/>
    <w:tmpl w:val="DB18E7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9C13756"/>
    <w:multiLevelType w:val="hybridMultilevel"/>
    <w:tmpl w:val="11FEA9A0"/>
    <w:lvl w:ilvl="0" w:tplc="9704243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23E3667C"/>
    <w:multiLevelType w:val="hybridMultilevel"/>
    <w:tmpl w:val="FE74301C"/>
    <w:lvl w:ilvl="0" w:tplc="1C7E96F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2D880886"/>
    <w:multiLevelType w:val="hybridMultilevel"/>
    <w:tmpl w:val="6ED09A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63558CF"/>
    <w:multiLevelType w:val="hybridMultilevel"/>
    <w:tmpl w:val="664288EA"/>
    <w:lvl w:ilvl="0" w:tplc="25466C9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3ADA7FA3"/>
    <w:multiLevelType w:val="hybridMultilevel"/>
    <w:tmpl w:val="31C49E4C"/>
    <w:lvl w:ilvl="0" w:tplc="B0B2152A">
      <w:start w:val="1"/>
      <w:numFmt w:val="japaneseCounting"/>
      <w:lvlText w:val="%1、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435601D9"/>
    <w:multiLevelType w:val="hybridMultilevel"/>
    <w:tmpl w:val="AB62747A"/>
    <w:lvl w:ilvl="0" w:tplc="920A126A">
      <w:start w:val="1"/>
      <w:numFmt w:val="japaneseCounting"/>
      <w:lvlText w:val="%1、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4D131840"/>
    <w:multiLevelType w:val="hybridMultilevel"/>
    <w:tmpl w:val="9AC633C4"/>
    <w:lvl w:ilvl="0" w:tplc="BE7C373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>
    <w:nsid w:val="4F302079"/>
    <w:multiLevelType w:val="hybridMultilevel"/>
    <w:tmpl w:val="D21C13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1254D9E"/>
    <w:multiLevelType w:val="hybridMultilevel"/>
    <w:tmpl w:val="75EE9154"/>
    <w:lvl w:ilvl="0" w:tplc="9A7AE5AC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5F383B95"/>
    <w:multiLevelType w:val="hybridMultilevel"/>
    <w:tmpl w:val="F2148F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FEE65CE"/>
    <w:multiLevelType w:val="hybridMultilevel"/>
    <w:tmpl w:val="E9782114"/>
    <w:lvl w:ilvl="0" w:tplc="6FFA506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3">
    <w:nsid w:val="623E1E33"/>
    <w:multiLevelType w:val="hybridMultilevel"/>
    <w:tmpl w:val="F79CCDE4"/>
    <w:lvl w:ilvl="0" w:tplc="6448A97E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">
    <w:nsid w:val="6789490E"/>
    <w:multiLevelType w:val="hybridMultilevel"/>
    <w:tmpl w:val="D8665616"/>
    <w:lvl w:ilvl="0" w:tplc="56DA7F9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4"/>
  </w:num>
  <w:num w:numId="2">
    <w:abstractNumId w:val="3"/>
  </w:num>
  <w:num w:numId="3">
    <w:abstractNumId w:val="13"/>
  </w:num>
  <w:num w:numId="4">
    <w:abstractNumId w:val="8"/>
  </w:num>
  <w:num w:numId="5">
    <w:abstractNumId w:val="2"/>
  </w:num>
  <w:num w:numId="6">
    <w:abstractNumId w:val="1"/>
  </w:num>
  <w:num w:numId="7">
    <w:abstractNumId w:val="5"/>
  </w:num>
  <w:num w:numId="8">
    <w:abstractNumId w:val="12"/>
  </w:num>
  <w:num w:numId="9">
    <w:abstractNumId w:val="0"/>
  </w:num>
  <w:num w:numId="10">
    <w:abstractNumId w:val="4"/>
  </w:num>
  <w:num w:numId="11">
    <w:abstractNumId w:val="11"/>
  </w:num>
  <w:num w:numId="12">
    <w:abstractNumId w:val="9"/>
  </w:num>
  <w:num w:numId="13">
    <w:abstractNumId w:val="10"/>
  </w:num>
  <w:num w:numId="14">
    <w:abstractNumId w:val="7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5256"/>
    <w:rsid w:val="000E4B3A"/>
    <w:rsid w:val="001B5912"/>
    <w:rsid w:val="0036604C"/>
    <w:rsid w:val="003678CF"/>
    <w:rsid w:val="003C3690"/>
    <w:rsid w:val="00412F60"/>
    <w:rsid w:val="00441B76"/>
    <w:rsid w:val="005C3006"/>
    <w:rsid w:val="00656F26"/>
    <w:rsid w:val="006615EC"/>
    <w:rsid w:val="00686A42"/>
    <w:rsid w:val="006E087A"/>
    <w:rsid w:val="00742FEA"/>
    <w:rsid w:val="008B3BD9"/>
    <w:rsid w:val="00905545"/>
    <w:rsid w:val="00935928"/>
    <w:rsid w:val="00A7069F"/>
    <w:rsid w:val="00BD1A61"/>
    <w:rsid w:val="00C2436E"/>
    <w:rsid w:val="00C55D78"/>
    <w:rsid w:val="00C74EEC"/>
    <w:rsid w:val="00DB6066"/>
    <w:rsid w:val="00DD4BAF"/>
    <w:rsid w:val="00EC0E4C"/>
    <w:rsid w:val="00F42B4E"/>
    <w:rsid w:val="00F62113"/>
    <w:rsid w:val="00F65256"/>
    <w:rsid w:val="00F84DF3"/>
    <w:rsid w:val="00FF0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8CF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65256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semiHidden/>
    <w:rsid w:val="00412F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12F6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412F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12F6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4</Pages>
  <Words>116</Words>
  <Characters>663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ld</dc:creator>
  <cp:keywords/>
  <dc:description/>
  <cp:lastModifiedBy>USER-</cp:lastModifiedBy>
  <cp:revision>4</cp:revision>
  <dcterms:created xsi:type="dcterms:W3CDTF">2016-09-25T02:04:00Z</dcterms:created>
  <dcterms:modified xsi:type="dcterms:W3CDTF">2016-10-08T03:19:00Z</dcterms:modified>
</cp:coreProperties>
</file>