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10" w:rsidRPr="00B010A3" w:rsidRDefault="006D6C10" w:rsidP="00A90CCA">
      <w:pPr>
        <w:ind w:firstLineChars="150" w:firstLine="3168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国际法</w:t>
      </w:r>
      <w:r w:rsidRPr="00B010A3">
        <w:rPr>
          <w:rFonts w:hint="eastAsia"/>
          <w:b/>
          <w:sz w:val="30"/>
          <w:szCs w:val="30"/>
        </w:rPr>
        <w:t>（含国际法、国际私法、国际经济法）</w:t>
      </w:r>
    </w:p>
    <w:p w:rsidR="006D6C10" w:rsidRDefault="006D6C10" w:rsidP="009A6AB8">
      <w:pPr>
        <w:pStyle w:val="ListParagraph"/>
        <w:ind w:left="1464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第一编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国际法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国际法理论与新问题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国际法主体等相关问题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国家责任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国际法上的居民与人权问题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国际法上的领土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海洋法、外空法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外交和领事关系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条约法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国际环境保护与国际组织法</w:t>
      </w:r>
    </w:p>
    <w:p w:rsidR="006D6C10" w:rsidRDefault="006D6C10" w:rsidP="00C91FC5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</w:rPr>
        <w:t>国际争端解决</w:t>
      </w:r>
    </w:p>
    <w:p w:rsidR="006D6C10" w:rsidRDefault="006D6C10" w:rsidP="00C91FC5">
      <w:pPr>
        <w:pStyle w:val="ListParagraph"/>
        <w:ind w:left="1464" w:firstLineChars="0" w:firstLine="0"/>
      </w:pPr>
    </w:p>
    <w:p w:rsidR="006D6C10" w:rsidRDefault="006D6C10" w:rsidP="00D43417">
      <w:pPr>
        <w:pStyle w:val="ListParagraph"/>
        <w:ind w:left="1464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第二编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国际私法</w:t>
      </w:r>
      <w:bookmarkStart w:id="0" w:name="_GoBack"/>
      <w:bookmarkEnd w:id="0"/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国际私法导论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国际私法学科范围与方法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国际私法理论演变</w:t>
      </w:r>
    </w:p>
    <w:p w:rsidR="006D6C10" w:rsidRDefault="006D6C10" w:rsidP="00F03BB2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国际私法冲突、冲突规范与准据法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外国人民事法律地位与国际私法关系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国际私法识别及识别方法论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国际私法的公共秩序保留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国际私法中的财产、物权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国际私法的合同问题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国际私法中婚姻家庭继承扶养问题</w:t>
      </w:r>
    </w:p>
    <w:p w:rsidR="006D6C10" w:rsidRDefault="006D6C10" w:rsidP="00C91FC5">
      <w:pPr>
        <w:pStyle w:val="ListParagraph"/>
        <w:numPr>
          <w:ilvl w:val="0"/>
          <w:numId w:val="12"/>
        </w:numPr>
        <w:ind w:firstLineChars="0"/>
      </w:pPr>
      <w:r>
        <w:rPr>
          <w:rFonts w:hint="eastAsia"/>
        </w:rPr>
        <w:t>国际私法的救济措施</w:t>
      </w:r>
    </w:p>
    <w:p w:rsidR="006D6C10" w:rsidRPr="00DF09FD" w:rsidRDefault="006D6C10" w:rsidP="00345CC3">
      <w:pPr>
        <w:pStyle w:val="ListParagraph"/>
        <w:ind w:left="1884" w:firstLineChars="0" w:firstLine="0"/>
        <w:rPr>
          <w:b/>
          <w:sz w:val="32"/>
          <w:szCs w:val="32"/>
        </w:rPr>
      </w:pPr>
      <w:r>
        <w:br/>
      </w:r>
      <w:r>
        <w:rPr>
          <w:rFonts w:hint="eastAsia"/>
          <w:b/>
          <w:sz w:val="32"/>
          <w:szCs w:val="32"/>
        </w:rPr>
        <w:t>第三编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国际经济法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导论</w:t>
      </w:r>
      <w:r w:rsidRPr="00C91FC5">
        <w:t> 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国际货物买卖法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国际货物运输与保险法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国际货物贸易支付</w:t>
      </w:r>
      <w:r w:rsidRPr="00C91FC5">
        <w:t> 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世界贸易组织多边贸易体制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区域与双边自由贸易协定新发展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国际技术贸易法</w:t>
      </w:r>
      <w:r w:rsidRPr="00C91FC5">
        <w:t> 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国际投资法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国际金融法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国际税法</w:t>
      </w:r>
      <w:r w:rsidRPr="00C91FC5">
        <w:t> </w:t>
      </w:r>
    </w:p>
    <w:p w:rsidR="006D6C10" w:rsidRDefault="006D6C10" w:rsidP="00C91FC5">
      <w:pPr>
        <w:pStyle w:val="ListParagraph"/>
        <w:numPr>
          <w:ilvl w:val="0"/>
          <w:numId w:val="8"/>
        </w:numPr>
        <w:ind w:firstLineChars="0"/>
      </w:pPr>
      <w:r w:rsidRPr="00C91FC5">
        <w:rPr>
          <w:rFonts w:hint="eastAsia"/>
        </w:rPr>
        <w:t>国际竞争法</w:t>
      </w:r>
      <w:r w:rsidRPr="00C91FC5">
        <w:t> </w:t>
      </w:r>
    </w:p>
    <w:p w:rsidR="006D6C10" w:rsidRDefault="006D6C10" w:rsidP="00345CC3">
      <w:pPr>
        <w:pStyle w:val="ListParagraph"/>
        <w:numPr>
          <w:ilvl w:val="0"/>
          <w:numId w:val="8"/>
        </w:numPr>
        <w:ind w:firstLineChars="0"/>
      </w:pPr>
      <w:r w:rsidRPr="00091E16">
        <w:rPr>
          <w:rFonts w:ascii="Arial" w:hAnsi="Arial" w:cs="Arial" w:hint="eastAsia"/>
          <w:color w:val="111111"/>
          <w:szCs w:val="21"/>
          <w:shd w:val="clear" w:color="auto" w:fill="FFFFFF"/>
        </w:rPr>
        <w:t>国际商事争议的解决</w:t>
      </w:r>
      <w:r>
        <w:t xml:space="preserve">             </w:t>
      </w:r>
    </w:p>
    <w:sectPr w:rsidR="006D6C10" w:rsidSect="005D3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96F94"/>
    <w:multiLevelType w:val="hybridMultilevel"/>
    <w:tmpl w:val="B958EB36"/>
    <w:lvl w:ilvl="0" w:tplc="0F28B598">
      <w:start w:val="1"/>
      <w:numFmt w:val="decimal"/>
      <w:lvlText w:val="%1."/>
      <w:lvlJc w:val="left"/>
      <w:pPr>
        <w:ind w:left="188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1">
    <w:nsid w:val="151508A8"/>
    <w:multiLevelType w:val="hybridMultilevel"/>
    <w:tmpl w:val="DD80F38C"/>
    <w:lvl w:ilvl="0" w:tplc="6AE06ADC">
      <w:start w:val="1"/>
      <w:numFmt w:val="decimal"/>
      <w:lvlText w:val="%1."/>
      <w:lvlJc w:val="left"/>
      <w:pPr>
        <w:ind w:left="182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2">
    <w:nsid w:val="278E2A03"/>
    <w:multiLevelType w:val="hybridMultilevel"/>
    <w:tmpl w:val="A1C459BC"/>
    <w:lvl w:ilvl="0" w:tplc="F4945B34">
      <w:start w:val="1"/>
      <w:numFmt w:val="japaneseCounting"/>
      <w:lvlText w:val="第%1章"/>
      <w:lvlJc w:val="left"/>
      <w:pPr>
        <w:ind w:left="2292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  <w:rPr>
        <w:rFonts w:cs="Times New Roman"/>
      </w:rPr>
    </w:lvl>
  </w:abstractNum>
  <w:abstractNum w:abstractNumId="3">
    <w:nsid w:val="2F5F10A5"/>
    <w:multiLevelType w:val="hybridMultilevel"/>
    <w:tmpl w:val="3DD47BA2"/>
    <w:lvl w:ilvl="0" w:tplc="C95E9CFE">
      <w:start w:val="1"/>
      <w:numFmt w:val="decimal"/>
      <w:lvlText w:val="%1."/>
      <w:lvlJc w:val="left"/>
      <w:pPr>
        <w:ind w:left="19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60" w:hanging="420"/>
      </w:pPr>
      <w:rPr>
        <w:rFonts w:cs="Times New Roman"/>
      </w:rPr>
    </w:lvl>
  </w:abstractNum>
  <w:abstractNum w:abstractNumId="4">
    <w:nsid w:val="30057304"/>
    <w:multiLevelType w:val="hybridMultilevel"/>
    <w:tmpl w:val="54521F6C"/>
    <w:lvl w:ilvl="0" w:tplc="0409000F">
      <w:start w:val="1"/>
      <w:numFmt w:val="decimal"/>
      <w:lvlText w:val="%1."/>
      <w:lvlJc w:val="left"/>
      <w:pPr>
        <w:ind w:left="186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228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4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8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0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21" w:hanging="420"/>
      </w:pPr>
      <w:rPr>
        <w:rFonts w:cs="Times New Roman"/>
      </w:rPr>
    </w:lvl>
  </w:abstractNum>
  <w:abstractNum w:abstractNumId="5">
    <w:nsid w:val="42073A5D"/>
    <w:multiLevelType w:val="hybridMultilevel"/>
    <w:tmpl w:val="9A08A408"/>
    <w:lvl w:ilvl="0" w:tplc="5824BB64">
      <w:start w:val="1"/>
      <w:numFmt w:val="japaneseCounting"/>
      <w:lvlText w:val="第%1章"/>
      <w:lvlJc w:val="left"/>
      <w:pPr>
        <w:ind w:left="1464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12" w:hanging="420"/>
      </w:pPr>
      <w:rPr>
        <w:rFonts w:cs="Times New Roman"/>
      </w:rPr>
    </w:lvl>
  </w:abstractNum>
  <w:abstractNum w:abstractNumId="6">
    <w:nsid w:val="424B0299"/>
    <w:multiLevelType w:val="hybridMultilevel"/>
    <w:tmpl w:val="CBFCF912"/>
    <w:lvl w:ilvl="0" w:tplc="0F28B598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6020F7E"/>
    <w:multiLevelType w:val="hybridMultilevel"/>
    <w:tmpl w:val="6A1E6906"/>
    <w:lvl w:ilvl="0" w:tplc="0409000F">
      <w:start w:val="1"/>
      <w:numFmt w:val="decimal"/>
      <w:lvlText w:val="%1."/>
      <w:lvlJc w:val="left"/>
      <w:pPr>
        <w:ind w:left="2961" w:hanging="15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28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4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8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0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21" w:hanging="420"/>
      </w:pPr>
      <w:rPr>
        <w:rFonts w:cs="Times New Roman"/>
      </w:rPr>
    </w:lvl>
  </w:abstractNum>
  <w:abstractNum w:abstractNumId="8">
    <w:nsid w:val="50091CF6"/>
    <w:multiLevelType w:val="hybridMultilevel"/>
    <w:tmpl w:val="6AB62FE0"/>
    <w:lvl w:ilvl="0" w:tplc="0F28B598">
      <w:start w:val="1"/>
      <w:numFmt w:val="decimal"/>
      <w:lvlText w:val="%1."/>
      <w:lvlJc w:val="left"/>
      <w:pPr>
        <w:ind w:left="188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9">
    <w:nsid w:val="59027464"/>
    <w:multiLevelType w:val="hybridMultilevel"/>
    <w:tmpl w:val="251E776A"/>
    <w:lvl w:ilvl="0" w:tplc="0F28B598">
      <w:start w:val="1"/>
      <w:numFmt w:val="decimal"/>
      <w:lvlText w:val="%1."/>
      <w:lvlJc w:val="left"/>
      <w:pPr>
        <w:ind w:left="1995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4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6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9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55" w:hanging="420"/>
      </w:pPr>
      <w:rPr>
        <w:rFonts w:cs="Times New Roman"/>
      </w:rPr>
    </w:lvl>
  </w:abstractNum>
  <w:abstractNum w:abstractNumId="10">
    <w:nsid w:val="5B646007"/>
    <w:multiLevelType w:val="hybridMultilevel"/>
    <w:tmpl w:val="8AF07C8E"/>
    <w:lvl w:ilvl="0" w:tplc="0F28B598">
      <w:start w:val="1"/>
      <w:numFmt w:val="decimal"/>
      <w:lvlText w:val="%1."/>
      <w:lvlJc w:val="left"/>
      <w:pPr>
        <w:ind w:left="188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11">
    <w:nsid w:val="61693F94"/>
    <w:multiLevelType w:val="hybridMultilevel"/>
    <w:tmpl w:val="E926EEF6"/>
    <w:lvl w:ilvl="0" w:tplc="A8241048">
      <w:start w:val="1"/>
      <w:numFmt w:val="japaneseCounting"/>
      <w:lvlText w:val="第%1章"/>
      <w:lvlJc w:val="left"/>
      <w:pPr>
        <w:ind w:left="732" w:hanging="7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62477F43"/>
    <w:multiLevelType w:val="hybridMultilevel"/>
    <w:tmpl w:val="7D303B82"/>
    <w:lvl w:ilvl="0" w:tplc="BCBC23BE">
      <w:start w:val="1"/>
      <w:numFmt w:val="decimal"/>
      <w:lvlText w:val="%1."/>
      <w:lvlJc w:val="left"/>
      <w:pPr>
        <w:ind w:left="182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13">
    <w:nsid w:val="63C42E8F"/>
    <w:multiLevelType w:val="hybridMultilevel"/>
    <w:tmpl w:val="9FE6B9E6"/>
    <w:lvl w:ilvl="0" w:tplc="0F28B598">
      <w:start w:val="1"/>
      <w:numFmt w:val="decimal"/>
      <w:lvlText w:val="%1."/>
      <w:lvlJc w:val="left"/>
      <w:pPr>
        <w:ind w:left="189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  <w:rPr>
        <w:rFonts w:cs="Times New Roman"/>
      </w:rPr>
    </w:lvl>
  </w:abstractNum>
  <w:abstractNum w:abstractNumId="14">
    <w:nsid w:val="66521A24"/>
    <w:multiLevelType w:val="hybridMultilevel"/>
    <w:tmpl w:val="2BD03B4C"/>
    <w:lvl w:ilvl="0" w:tplc="D3BA1138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709D0CD4"/>
    <w:multiLevelType w:val="hybridMultilevel"/>
    <w:tmpl w:val="8872EB68"/>
    <w:lvl w:ilvl="0" w:tplc="0F28B598">
      <w:start w:val="1"/>
      <w:numFmt w:val="decimal"/>
      <w:lvlText w:val="%1."/>
      <w:lvlJc w:val="left"/>
      <w:pPr>
        <w:ind w:left="188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abstractNum w:abstractNumId="16">
    <w:nsid w:val="72BC555F"/>
    <w:multiLevelType w:val="hybridMultilevel"/>
    <w:tmpl w:val="8872EB68"/>
    <w:lvl w:ilvl="0" w:tplc="0F28B598">
      <w:start w:val="1"/>
      <w:numFmt w:val="decimal"/>
      <w:lvlText w:val="%1."/>
      <w:lvlJc w:val="left"/>
      <w:pPr>
        <w:ind w:left="188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3"/>
  </w:num>
  <w:num w:numId="8">
    <w:abstractNumId w:val="10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"/>
  </w:num>
  <w:num w:numId="14">
    <w:abstractNumId w:val="14"/>
  </w:num>
  <w:num w:numId="15">
    <w:abstractNumId w:val="3"/>
  </w:num>
  <w:num w:numId="16">
    <w:abstractNumId w:val="9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3D8"/>
    <w:rsid w:val="00037EB3"/>
    <w:rsid w:val="00091E16"/>
    <w:rsid w:val="00251251"/>
    <w:rsid w:val="00276481"/>
    <w:rsid w:val="002D2E2D"/>
    <w:rsid w:val="00325D1A"/>
    <w:rsid w:val="00345CC3"/>
    <w:rsid w:val="00394077"/>
    <w:rsid w:val="004C4F37"/>
    <w:rsid w:val="00595B91"/>
    <w:rsid w:val="005D3C07"/>
    <w:rsid w:val="006D6C10"/>
    <w:rsid w:val="00700FCB"/>
    <w:rsid w:val="007B0E83"/>
    <w:rsid w:val="007C47F2"/>
    <w:rsid w:val="007D0536"/>
    <w:rsid w:val="00843DFC"/>
    <w:rsid w:val="00881D59"/>
    <w:rsid w:val="008949D3"/>
    <w:rsid w:val="00961262"/>
    <w:rsid w:val="009A6AB8"/>
    <w:rsid w:val="009D03D8"/>
    <w:rsid w:val="00A24CF9"/>
    <w:rsid w:val="00A442B4"/>
    <w:rsid w:val="00A90CCA"/>
    <w:rsid w:val="00A91904"/>
    <w:rsid w:val="00AF1CBA"/>
    <w:rsid w:val="00B010A3"/>
    <w:rsid w:val="00B77080"/>
    <w:rsid w:val="00C108BE"/>
    <w:rsid w:val="00C11CA2"/>
    <w:rsid w:val="00C657BC"/>
    <w:rsid w:val="00C9104D"/>
    <w:rsid w:val="00C91FC5"/>
    <w:rsid w:val="00CC7C11"/>
    <w:rsid w:val="00D43417"/>
    <w:rsid w:val="00D53ED0"/>
    <w:rsid w:val="00DE73E7"/>
    <w:rsid w:val="00DF09FD"/>
    <w:rsid w:val="00E253F9"/>
    <w:rsid w:val="00E361AC"/>
    <w:rsid w:val="00E7229E"/>
    <w:rsid w:val="00F03BB2"/>
    <w:rsid w:val="00FD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4077"/>
    <w:pPr>
      <w:ind w:firstLineChars="200" w:firstLine="420"/>
    </w:pPr>
  </w:style>
  <w:style w:type="paragraph" w:styleId="NormalWeb">
    <w:name w:val="Normal (Web)"/>
    <w:basedOn w:val="Normal"/>
    <w:uiPriority w:val="99"/>
    <w:rsid w:val="00C91FC5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58</Words>
  <Characters>331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USER-</cp:lastModifiedBy>
  <cp:revision>6</cp:revision>
  <cp:lastPrinted>2016-10-09T01:00:00Z</cp:lastPrinted>
  <dcterms:created xsi:type="dcterms:W3CDTF">2016-10-09T01:22:00Z</dcterms:created>
  <dcterms:modified xsi:type="dcterms:W3CDTF">2016-10-09T03:24:00Z</dcterms:modified>
</cp:coreProperties>
</file>